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0947787" w14:textId="24BE82AB" w:rsidR="0030176C" w:rsidRPr="004C51E2" w:rsidRDefault="0030176C" w:rsidP="004C51E2">
      <w:pPr>
        <w:pStyle w:val="3GPPHeader"/>
        <w:spacing w:after="0"/>
        <w:rPr>
          <w:sz w:val="20"/>
          <w:highlight w:val="yellow"/>
        </w:rPr>
      </w:pPr>
      <w:r w:rsidRPr="004C51E2">
        <w:rPr>
          <w:sz w:val="20"/>
        </w:rPr>
        <w:t>3GPP TSG-RAN WG1 #87ah-NR</w:t>
      </w:r>
      <w:r w:rsidRPr="004C51E2">
        <w:rPr>
          <w:sz w:val="20"/>
        </w:rPr>
        <w:tab/>
        <w:t>R1-</w:t>
      </w:r>
      <w:r w:rsidR="00CF3A6C" w:rsidRPr="004C51E2">
        <w:rPr>
          <w:sz w:val="20"/>
        </w:rPr>
        <w:t>170</w:t>
      </w:r>
      <w:r w:rsidR="00D35945" w:rsidRPr="004C51E2">
        <w:rPr>
          <w:sz w:val="20"/>
        </w:rPr>
        <w:t>1161</w:t>
      </w:r>
    </w:p>
    <w:p w14:paraId="2ABA3536" w14:textId="77777777" w:rsidR="0030176C" w:rsidRPr="004C51E2" w:rsidRDefault="0030176C" w:rsidP="004C51E2">
      <w:pPr>
        <w:pStyle w:val="3GPPHeader"/>
        <w:spacing w:after="0"/>
        <w:rPr>
          <w:sz w:val="20"/>
        </w:rPr>
      </w:pPr>
      <w:r w:rsidRPr="004C51E2">
        <w:rPr>
          <w:sz w:val="20"/>
        </w:rPr>
        <w:t>Spokane, WA, USA, 16</w:t>
      </w:r>
      <w:r w:rsidRPr="004C51E2">
        <w:rPr>
          <w:sz w:val="20"/>
          <w:vertAlign w:val="superscript"/>
        </w:rPr>
        <w:t>th</w:t>
      </w:r>
      <w:r w:rsidRPr="004C51E2">
        <w:rPr>
          <w:sz w:val="20"/>
        </w:rPr>
        <w:t xml:space="preserve"> – 20</w:t>
      </w:r>
      <w:r w:rsidRPr="004C51E2">
        <w:rPr>
          <w:sz w:val="20"/>
          <w:vertAlign w:val="superscript"/>
        </w:rPr>
        <w:t>th</w:t>
      </w:r>
      <w:r w:rsidRPr="004C51E2">
        <w:rPr>
          <w:sz w:val="20"/>
        </w:rPr>
        <w:t xml:space="preserve"> January, 2017</w:t>
      </w:r>
    </w:p>
    <w:p w14:paraId="449810D0" w14:textId="77777777" w:rsidR="0030176C" w:rsidRPr="004C51E2" w:rsidRDefault="0030176C" w:rsidP="004C51E2">
      <w:pPr>
        <w:pStyle w:val="3GPPHeader"/>
        <w:spacing w:after="0"/>
        <w:rPr>
          <w:sz w:val="20"/>
        </w:rPr>
      </w:pPr>
    </w:p>
    <w:p w14:paraId="18C9DE3F" w14:textId="77777777" w:rsidR="0030176C" w:rsidRPr="004C51E2" w:rsidRDefault="0030176C" w:rsidP="004C51E2">
      <w:pPr>
        <w:pStyle w:val="3GPPHeader"/>
        <w:spacing w:after="0"/>
        <w:rPr>
          <w:sz w:val="20"/>
        </w:rPr>
      </w:pPr>
      <w:r w:rsidRPr="004C51E2">
        <w:rPr>
          <w:sz w:val="20"/>
        </w:rPr>
        <w:t>Source:</w:t>
      </w:r>
      <w:r w:rsidRPr="004C51E2">
        <w:rPr>
          <w:sz w:val="20"/>
        </w:rPr>
        <w:tab/>
        <w:t>Ericsson</w:t>
      </w:r>
    </w:p>
    <w:p w14:paraId="135FD2D5" w14:textId="77777777" w:rsidR="0030176C" w:rsidRPr="004C51E2" w:rsidRDefault="0030176C" w:rsidP="004C51E2">
      <w:pPr>
        <w:pStyle w:val="3GPPHeader"/>
        <w:spacing w:after="0"/>
        <w:rPr>
          <w:sz w:val="20"/>
        </w:rPr>
      </w:pPr>
      <w:r w:rsidRPr="004C51E2">
        <w:rPr>
          <w:sz w:val="20"/>
        </w:rPr>
        <w:t>Title:</w:t>
      </w:r>
      <w:r w:rsidRPr="004C51E2">
        <w:rPr>
          <w:sz w:val="20"/>
        </w:rPr>
        <w:tab/>
        <w:t>SRS design</w:t>
      </w:r>
    </w:p>
    <w:p w14:paraId="5E27F4D7" w14:textId="77777777" w:rsidR="00A32ACC" w:rsidRPr="004C51E2" w:rsidRDefault="00A32ACC" w:rsidP="004C51E2">
      <w:pPr>
        <w:pStyle w:val="3GPPHeader"/>
        <w:spacing w:after="0"/>
        <w:rPr>
          <w:sz w:val="20"/>
        </w:rPr>
      </w:pPr>
      <w:r w:rsidRPr="004C51E2">
        <w:rPr>
          <w:sz w:val="20"/>
        </w:rPr>
        <w:t>Title:</w:t>
      </w:r>
      <w:r w:rsidRPr="004C51E2">
        <w:rPr>
          <w:sz w:val="20"/>
        </w:rPr>
        <w:tab/>
      </w:r>
      <w:r w:rsidR="00191A37" w:rsidRPr="004C51E2">
        <w:rPr>
          <w:sz w:val="20"/>
        </w:rPr>
        <w:t>On DL and UL</w:t>
      </w:r>
      <w:r w:rsidR="00880EC6" w:rsidRPr="004C51E2">
        <w:rPr>
          <w:sz w:val="20"/>
        </w:rPr>
        <w:t xml:space="preserve"> </w:t>
      </w:r>
      <w:r w:rsidR="00936136" w:rsidRPr="004C51E2">
        <w:rPr>
          <w:sz w:val="20"/>
        </w:rPr>
        <w:t xml:space="preserve">phase noise tracking </w:t>
      </w:r>
      <w:r w:rsidR="00B635AB" w:rsidRPr="004C51E2">
        <w:rPr>
          <w:sz w:val="20"/>
        </w:rPr>
        <w:t>RS</w:t>
      </w:r>
      <w:r w:rsidR="00936136" w:rsidRPr="004C51E2">
        <w:rPr>
          <w:sz w:val="20"/>
        </w:rPr>
        <w:t xml:space="preserve"> (PTRS)</w:t>
      </w:r>
    </w:p>
    <w:p w14:paraId="3DE8D68A" w14:textId="2C57CC9B" w:rsidR="0030176C" w:rsidRPr="004C51E2" w:rsidRDefault="00A32ACC" w:rsidP="004C51E2">
      <w:pPr>
        <w:pStyle w:val="3GPPHeader"/>
        <w:spacing w:after="0"/>
        <w:rPr>
          <w:sz w:val="20"/>
        </w:rPr>
      </w:pPr>
      <w:r w:rsidRPr="004C51E2">
        <w:rPr>
          <w:sz w:val="20"/>
          <w:lang w:val="en-US"/>
        </w:rPr>
        <w:t>Agenda Item:</w:t>
      </w:r>
      <w:r w:rsidRPr="004C51E2">
        <w:rPr>
          <w:sz w:val="20"/>
          <w:lang w:val="en-US"/>
        </w:rPr>
        <w:tab/>
      </w:r>
      <w:r w:rsidR="005B7849" w:rsidRPr="004C51E2">
        <w:rPr>
          <w:sz w:val="20"/>
        </w:rPr>
        <w:t>5.1.2.3.3</w:t>
      </w:r>
    </w:p>
    <w:p w14:paraId="287B3E55" w14:textId="35E8D778" w:rsidR="00E90E49" w:rsidRPr="004C51E2" w:rsidRDefault="00A32ACC" w:rsidP="004C51E2">
      <w:pPr>
        <w:pStyle w:val="3GPPHeader"/>
        <w:spacing w:after="0"/>
        <w:rPr>
          <w:sz w:val="20"/>
        </w:rPr>
      </w:pPr>
      <w:r w:rsidRPr="004C51E2">
        <w:rPr>
          <w:sz w:val="20"/>
        </w:rPr>
        <w:t>Document for:</w:t>
      </w:r>
      <w:r w:rsidRPr="004C51E2">
        <w:rPr>
          <w:sz w:val="20"/>
        </w:rPr>
        <w:tab/>
        <w:t>Discussion and Decision</w:t>
      </w:r>
    </w:p>
    <w:p w14:paraId="097CB919" w14:textId="3B1C35C9" w:rsidR="004C51E2" w:rsidRDefault="004C51E2" w:rsidP="004C51E2">
      <w:pPr>
        <w:pStyle w:val="Heading1"/>
      </w:pPr>
      <w:r>
        <w:t>Introduction</w:t>
      </w:r>
    </w:p>
    <w:p w14:paraId="1B130053" w14:textId="450CBDDC" w:rsidR="00191A37" w:rsidRPr="00E9149C" w:rsidRDefault="00191A37" w:rsidP="00191A37">
      <w:pPr>
        <w:pStyle w:val="BodyText"/>
      </w:pPr>
      <w:r>
        <w:t>In RAN1#87, the following agreement was made regarding a PT-RS:</w:t>
      </w:r>
    </w:p>
    <w:p w14:paraId="43002188" w14:textId="77777777" w:rsidR="00191A37" w:rsidRDefault="0008645F" w:rsidP="00191A37">
      <w:pPr>
        <w:pStyle w:val="BodyText"/>
      </w:pPr>
      <w:r>
        <w:rPr>
          <w:noProof/>
          <w:lang w:val="en-US" w:eastAsia="en-US"/>
        </w:rPr>
        <mc:AlternateContent>
          <mc:Choice Requires="wps">
            <w:drawing>
              <wp:inline distT="0" distB="0" distL="0" distR="0" wp14:anchorId="732B58C5" wp14:editId="60F9662A">
                <wp:extent cx="5943600" cy="1543050"/>
                <wp:effectExtent l="11430" t="10795" r="5080" b="8890"/>
                <wp:docPr id="528"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7115" cy="4409440"/>
                        </a:xfrm>
                        <a:prstGeom prst="rect">
                          <a:avLst/>
                        </a:prstGeom>
                        <a:solidFill>
                          <a:srgbClr val="FFFFFF"/>
                        </a:solidFill>
                        <a:ln w="6350">
                          <a:solidFill>
                            <a:srgbClr val="000000"/>
                          </a:solidFill>
                          <a:miter lim="800000"/>
                          <a:headEnd/>
                          <a:tailEnd/>
                        </a:ln>
                      </wps:spPr>
                      <wps:txbx>
                        <w:txbxContent>
                          <w:p w14:paraId="124DCFB4" w14:textId="77777777" w:rsidR="00191A37" w:rsidRPr="005972F9" w:rsidRDefault="00191A37" w:rsidP="00191A37">
                            <w:pPr>
                              <w:rPr>
                                <w:rFonts w:eastAsia="MS Mincho"/>
                                <w:u w:val="single"/>
                                <w:lang w:eastAsia="ja-JP"/>
                              </w:rPr>
                            </w:pPr>
                            <w:r w:rsidRPr="00F71A43">
                              <w:rPr>
                                <w:rFonts w:eastAsia="MS Mincho" w:hint="eastAsia"/>
                                <w:b/>
                                <w:highlight w:val="green"/>
                                <w:u w:val="single"/>
                                <w:lang w:eastAsia="ja-JP"/>
                              </w:rPr>
                              <w:t>Agreements:</w:t>
                            </w:r>
                          </w:p>
                          <w:p w14:paraId="4E25E928" w14:textId="77777777" w:rsidR="00191A37" w:rsidRDefault="00191A37" w:rsidP="00191A37">
                            <w:pPr>
                              <w:numPr>
                                <w:ilvl w:val="0"/>
                                <w:numId w:val="27"/>
                              </w:numPr>
                              <w:overflowPunct/>
                              <w:autoSpaceDE/>
                              <w:autoSpaceDN/>
                              <w:adjustRightInd/>
                              <w:spacing w:after="0"/>
                              <w:jc w:val="left"/>
                              <w:textAlignment w:val="auto"/>
                              <w:rPr>
                                <w:rFonts w:eastAsia="MS Mincho"/>
                                <w:lang w:val="en-US" w:eastAsia="ja-JP"/>
                              </w:rPr>
                            </w:pPr>
                            <w:r>
                              <w:rPr>
                                <w:rFonts w:eastAsia="MS Mincho" w:hint="eastAsia"/>
                                <w:lang w:val="en-US" w:eastAsia="ja-JP"/>
                              </w:rPr>
                              <w:t xml:space="preserve">RS for </w:t>
                            </w:r>
                            <w:r w:rsidRPr="00372900">
                              <w:rPr>
                                <w:rFonts w:eastAsia="MS Mincho"/>
                                <w:lang w:val="en-US" w:eastAsia="ja-JP"/>
                              </w:rPr>
                              <w:t>Phase tracking</w:t>
                            </w:r>
                            <w:r>
                              <w:rPr>
                                <w:rFonts w:eastAsia="MS Mincho" w:hint="eastAsia"/>
                                <w:lang w:val="en-US" w:eastAsia="ja-JP"/>
                              </w:rPr>
                              <w:t xml:space="preserve"> is</w:t>
                            </w:r>
                            <w:r w:rsidRPr="00372900">
                              <w:rPr>
                                <w:rFonts w:eastAsia="MS Mincho"/>
                                <w:lang w:val="en-US" w:eastAsia="ja-JP"/>
                              </w:rPr>
                              <w:t xml:space="preserve"> denoted as PT-RS</w:t>
                            </w:r>
                          </w:p>
                          <w:p w14:paraId="1F6E8949" w14:textId="77777777" w:rsidR="00191A37" w:rsidRPr="00372900" w:rsidRDefault="00191A37" w:rsidP="00191A37">
                            <w:pPr>
                              <w:numPr>
                                <w:ilvl w:val="1"/>
                                <w:numId w:val="27"/>
                              </w:numPr>
                              <w:overflowPunct/>
                              <w:autoSpaceDE/>
                              <w:autoSpaceDN/>
                              <w:adjustRightInd/>
                              <w:spacing w:after="0"/>
                              <w:jc w:val="left"/>
                              <w:textAlignment w:val="auto"/>
                              <w:rPr>
                                <w:rFonts w:eastAsia="MS Mincho"/>
                                <w:lang w:val="en-US" w:eastAsia="ja-JP"/>
                              </w:rPr>
                            </w:pPr>
                            <w:r>
                              <w:rPr>
                                <w:rFonts w:eastAsia="MS Mincho" w:hint="eastAsia"/>
                                <w:lang w:val="en-US" w:eastAsia="ja-JP"/>
                              </w:rPr>
                              <w:t>FFS: Naming of RS</w:t>
                            </w:r>
                          </w:p>
                          <w:p w14:paraId="6E95829E" w14:textId="77777777" w:rsidR="00191A37" w:rsidRPr="00372900" w:rsidRDefault="00191A37" w:rsidP="00191A37">
                            <w:pPr>
                              <w:numPr>
                                <w:ilvl w:val="0"/>
                                <w:numId w:val="27"/>
                              </w:numPr>
                              <w:overflowPunct/>
                              <w:autoSpaceDE/>
                              <w:autoSpaceDN/>
                              <w:adjustRightInd/>
                              <w:spacing w:after="0"/>
                              <w:jc w:val="left"/>
                              <w:textAlignment w:val="auto"/>
                              <w:rPr>
                                <w:rFonts w:eastAsia="MS Mincho"/>
                                <w:lang w:val="en-US" w:eastAsia="ja-JP"/>
                              </w:rPr>
                            </w:pPr>
                            <w:r w:rsidRPr="00372900">
                              <w:rPr>
                                <w:rFonts w:eastAsia="MS Mincho"/>
                                <w:lang w:val="en-US" w:eastAsia="ja-JP"/>
                              </w:rPr>
                              <w:t xml:space="preserve">PT-RS supports the following for CP-OFDM: </w:t>
                            </w:r>
                          </w:p>
                          <w:p w14:paraId="78C0E413" w14:textId="77777777" w:rsidR="00191A37" w:rsidRPr="00372900" w:rsidRDefault="00191A37" w:rsidP="00191A37">
                            <w:pPr>
                              <w:numPr>
                                <w:ilvl w:val="1"/>
                                <w:numId w:val="27"/>
                              </w:numPr>
                              <w:overflowPunct/>
                              <w:autoSpaceDE/>
                              <w:autoSpaceDN/>
                              <w:adjustRightInd/>
                              <w:spacing w:after="0"/>
                              <w:jc w:val="left"/>
                              <w:textAlignment w:val="auto"/>
                              <w:rPr>
                                <w:rFonts w:eastAsia="MS Mincho"/>
                                <w:lang w:val="en-US" w:eastAsia="ja-JP"/>
                              </w:rPr>
                            </w:pPr>
                            <w:r w:rsidRPr="00372900">
                              <w:rPr>
                                <w:rFonts w:eastAsia="MS Mincho"/>
                                <w:lang w:val="en-US" w:eastAsia="ja-JP"/>
                              </w:rPr>
                              <w:t>Time-domain density of mapped on every other symbol and/or every symbol</w:t>
                            </w:r>
                            <w:r>
                              <w:rPr>
                                <w:rFonts w:eastAsia="MS Mincho" w:hint="eastAsia"/>
                                <w:lang w:val="en-US" w:eastAsia="ja-JP"/>
                              </w:rPr>
                              <w:t xml:space="preserve"> and/or every 4-th symbol</w:t>
                            </w:r>
                          </w:p>
                          <w:p w14:paraId="1AFAB6B3" w14:textId="77777777" w:rsidR="00191A37" w:rsidRPr="00372900" w:rsidRDefault="00191A37" w:rsidP="00191A37">
                            <w:pPr>
                              <w:numPr>
                                <w:ilvl w:val="2"/>
                                <w:numId w:val="27"/>
                              </w:numPr>
                              <w:overflowPunct/>
                              <w:autoSpaceDE/>
                              <w:autoSpaceDN/>
                              <w:adjustRightInd/>
                              <w:spacing w:after="0"/>
                              <w:jc w:val="left"/>
                              <w:textAlignment w:val="auto"/>
                              <w:rPr>
                                <w:rFonts w:eastAsia="MS Mincho"/>
                                <w:lang w:val="en-US" w:eastAsia="ja-JP"/>
                              </w:rPr>
                            </w:pPr>
                            <w:r w:rsidRPr="00372900">
                              <w:rPr>
                                <w:rFonts w:eastAsia="MS Mincho"/>
                                <w:lang w:val="en-US" w:eastAsia="ja-JP"/>
                              </w:rPr>
                              <w:t>FFS: Whether/how to down-select the time-domain density</w:t>
                            </w:r>
                          </w:p>
                          <w:p w14:paraId="1F3FA601" w14:textId="77777777" w:rsidR="00191A37" w:rsidRPr="00372900" w:rsidRDefault="00191A37" w:rsidP="00191A37">
                            <w:pPr>
                              <w:numPr>
                                <w:ilvl w:val="2"/>
                                <w:numId w:val="27"/>
                              </w:numPr>
                              <w:overflowPunct/>
                              <w:autoSpaceDE/>
                              <w:autoSpaceDN/>
                              <w:adjustRightInd/>
                              <w:spacing w:after="0"/>
                              <w:jc w:val="left"/>
                              <w:textAlignment w:val="auto"/>
                              <w:rPr>
                                <w:rFonts w:eastAsia="MS Mincho"/>
                                <w:lang w:val="en-US" w:eastAsia="ja-JP"/>
                              </w:rPr>
                            </w:pPr>
                            <w:r w:rsidRPr="00372900">
                              <w:rPr>
                                <w:rFonts w:eastAsia="MS Mincho"/>
                                <w:lang w:val="en-US" w:eastAsia="ja-JP"/>
                              </w:rPr>
                              <w:t>Note: Other time-domain densities of PT-RS are not precluded</w:t>
                            </w:r>
                          </w:p>
                          <w:p w14:paraId="67D037F2" w14:textId="77777777" w:rsidR="00191A37" w:rsidRPr="00372900" w:rsidRDefault="00191A37" w:rsidP="00191A37">
                            <w:pPr>
                              <w:numPr>
                                <w:ilvl w:val="1"/>
                                <w:numId w:val="27"/>
                              </w:numPr>
                              <w:overflowPunct/>
                              <w:autoSpaceDE/>
                              <w:autoSpaceDN/>
                              <w:adjustRightInd/>
                              <w:spacing w:after="0"/>
                              <w:jc w:val="left"/>
                              <w:textAlignment w:val="auto"/>
                              <w:rPr>
                                <w:rFonts w:eastAsia="MS Mincho"/>
                                <w:lang w:val="en-US" w:eastAsia="ja-JP"/>
                              </w:rPr>
                            </w:pPr>
                            <w:r w:rsidRPr="00372900">
                              <w:rPr>
                                <w:rFonts w:eastAsia="MS Mincho"/>
                                <w:lang w:val="en-US" w:eastAsia="ja-JP"/>
                              </w:rPr>
                              <w:t xml:space="preserve">At least for UL </w:t>
                            </w:r>
                          </w:p>
                          <w:p w14:paraId="39FF38F9" w14:textId="77777777" w:rsidR="00191A37" w:rsidRPr="00372900" w:rsidRDefault="00191A37" w:rsidP="00191A37">
                            <w:pPr>
                              <w:numPr>
                                <w:ilvl w:val="2"/>
                                <w:numId w:val="27"/>
                              </w:numPr>
                              <w:overflowPunct/>
                              <w:autoSpaceDE/>
                              <w:autoSpaceDN/>
                              <w:adjustRightInd/>
                              <w:spacing w:after="0"/>
                              <w:jc w:val="left"/>
                              <w:textAlignment w:val="auto"/>
                              <w:rPr>
                                <w:rFonts w:eastAsia="MS Mincho"/>
                                <w:lang w:val="en-US" w:eastAsia="ja-JP"/>
                              </w:rPr>
                            </w:pPr>
                            <w:r w:rsidRPr="00372900">
                              <w:rPr>
                                <w:rFonts w:eastAsia="MS Mincho"/>
                                <w:lang w:val="en-US" w:eastAsia="ja-JP"/>
                              </w:rPr>
                              <w:t>The presence of PT-RS is UE-specifically configured</w:t>
                            </w:r>
                          </w:p>
                          <w:p w14:paraId="0F397E2E" w14:textId="77777777" w:rsidR="00191A37" w:rsidRPr="00372900" w:rsidRDefault="00191A37" w:rsidP="00191A37">
                            <w:pPr>
                              <w:numPr>
                                <w:ilvl w:val="3"/>
                                <w:numId w:val="27"/>
                              </w:numPr>
                              <w:overflowPunct/>
                              <w:autoSpaceDE/>
                              <w:autoSpaceDN/>
                              <w:adjustRightInd/>
                              <w:spacing w:after="0"/>
                              <w:jc w:val="left"/>
                              <w:textAlignment w:val="auto"/>
                              <w:rPr>
                                <w:rFonts w:eastAsia="MS Mincho"/>
                                <w:lang w:val="en-US" w:eastAsia="ja-JP"/>
                              </w:rPr>
                            </w:pPr>
                            <w:r w:rsidRPr="00372900">
                              <w:rPr>
                                <w:rFonts w:eastAsia="MS Mincho"/>
                                <w:lang w:val="en-US" w:eastAsia="ja-JP"/>
                              </w:rPr>
                              <w:t>FFS: Whether implicit and/or explicit UE-specific configuration is supported</w:t>
                            </w:r>
                          </w:p>
                          <w:p w14:paraId="2BAA5665" w14:textId="77777777" w:rsidR="00191A37" w:rsidRPr="00372900" w:rsidRDefault="00191A37" w:rsidP="00191A37">
                            <w:pPr>
                              <w:numPr>
                                <w:ilvl w:val="2"/>
                                <w:numId w:val="27"/>
                              </w:numPr>
                              <w:overflowPunct/>
                              <w:autoSpaceDE/>
                              <w:autoSpaceDN/>
                              <w:adjustRightInd/>
                              <w:spacing w:after="0"/>
                              <w:jc w:val="left"/>
                              <w:textAlignment w:val="auto"/>
                              <w:rPr>
                                <w:rFonts w:eastAsia="MS Mincho"/>
                                <w:lang w:val="en-US" w:eastAsia="ja-JP"/>
                              </w:rPr>
                            </w:pPr>
                            <w:r w:rsidRPr="00372900">
                              <w:rPr>
                                <w:rFonts w:eastAsia="MS Mincho"/>
                                <w:lang w:val="en-US" w:eastAsia="ja-JP"/>
                              </w:rPr>
                              <w:t>PT-RS is confined in the scheduled time/frequency duration for a UE</w:t>
                            </w:r>
                          </w:p>
                          <w:p w14:paraId="40C1368F" w14:textId="77777777" w:rsidR="00191A37" w:rsidRPr="00372900" w:rsidRDefault="00191A37" w:rsidP="00191A37">
                            <w:pPr>
                              <w:numPr>
                                <w:ilvl w:val="1"/>
                                <w:numId w:val="27"/>
                              </w:numPr>
                              <w:overflowPunct/>
                              <w:autoSpaceDE/>
                              <w:autoSpaceDN/>
                              <w:adjustRightInd/>
                              <w:spacing w:after="0"/>
                              <w:jc w:val="left"/>
                              <w:textAlignment w:val="auto"/>
                              <w:rPr>
                                <w:rFonts w:eastAsia="MS Mincho"/>
                                <w:lang w:val="en-US" w:eastAsia="ja-JP"/>
                              </w:rPr>
                            </w:pPr>
                            <w:r w:rsidRPr="00372900">
                              <w:rPr>
                                <w:rFonts w:eastAsia="MS Mincho"/>
                                <w:lang w:val="en-US" w:eastAsia="ja-JP"/>
                              </w:rPr>
                              <w:t>FFS: UE-specific and/or non-UE-specific and/or cell-specific for DL</w:t>
                            </w:r>
                          </w:p>
                          <w:p w14:paraId="4F56EBEF" w14:textId="77777777" w:rsidR="00191A37" w:rsidRPr="00372900" w:rsidRDefault="00191A37" w:rsidP="00191A37">
                            <w:pPr>
                              <w:numPr>
                                <w:ilvl w:val="0"/>
                                <w:numId w:val="27"/>
                              </w:numPr>
                              <w:overflowPunct/>
                              <w:autoSpaceDE/>
                              <w:autoSpaceDN/>
                              <w:adjustRightInd/>
                              <w:spacing w:after="0"/>
                              <w:jc w:val="left"/>
                              <w:textAlignment w:val="auto"/>
                              <w:rPr>
                                <w:rFonts w:eastAsia="MS Mincho"/>
                                <w:lang w:val="en-US" w:eastAsia="ja-JP"/>
                              </w:rPr>
                            </w:pPr>
                            <w:r w:rsidRPr="00372900">
                              <w:rPr>
                                <w:rFonts w:eastAsia="MS Mincho"/>
                                <w:lang w:val="en-US" w:eastAsia="ja-JP"/>
                              </w:rPr>
                              <w:t>The following are to be studied for PT-RS:</w:t>
                            </w:r>
                          </w:p>
                          <w:p w14:paraId="54A5FD73" w14:textId="77777777" w:rsidR="00191A37" w:rsidRPr="00372900" w:rsidRDefault="00191A37" w:rsidP="00191A37">
                            <w:pPr>
                              <w:numPr>
                                <w:ilvl w:val="1"/>
                                <w:numId w:val="27"/>
                              </w:numPr>
                              <w:overflowPunct/>
                              <w:autoSpaceDE/>
                              <w:autoSpaceDN/>
                              <w:adjustRightInd/>
                              <w:spacing w:after="0"/>
                              <w:jc w:val="left"/>
                              <w:textAlignment w:val="auto"/>
                              <w:rPr>
                                <w:rFonts w:eastAsia="MS Mincho"/>
                                <w:lang w:val="en-US" w:eastAsia="ja-JP"/>
                              </w:rPr>
                            </w:pPr>
                            <w:r w:rsidRPr="00372900">
                              <w:rPr>
                                <w:rFonts w:eastAsia="MS Mincho"/>
                                <w:lang w:val="en-US" w:eastAsia="ja-JP"/>
                              </w:rPr>
                              <w:t>Number of PT-RS ports to be supported</w:t>
                            </w:r>
                          </w:p>
                          <w:p w14:paraId="7EF90582" w14:textId="77777777" w:rsidR="00191A37" w:rsidRPr="00372900" w:rsidRDefault="00191A37" w:rsidP="00191A37">
                            <w:pPr>
                              <w:numPr>
                                <w:ilvl w:val="1"/>
                                <w:numId w:val="27"/>
                              </w:numPr>
                              <w:overflowPunct/>
                              <w:autoSpaceDE/>
                              <w:autoSpaceDN/>
                              <w:adjustRightInd/>
                              <w:spacing w:after="0"/>
                              <w:jc w:val="left"/>
                              <w:textAlignment w:val="auto"/>
                              <w:rPr>
                                <w:rFonts w:eastAsia="MS Mincho"/>
                                <w:lang w:val="en-US" w:eastAsia="ja-JP"/>
                              </w:rPr>
                            </w:pPr>
                            <w:r w:rsidRPr="00372900">
                              <w:rPr>
                                <w:rFonts w:eastAsia="MS Mincho"/>
                                <w:lang w:val="en-US" w:eastAsia="ja-JP"/>
                              </w:rPr>
                              <w:t xml:space="preserve">Use of precoding </w:t>
                            </w:r>
                          </w:p>
                          <w:p w14:paraId="3255392C" w14:textId="77777777" w:rsidR="00191A37" w:rsidRPr="00372900" w:rsidRDefault="00191A37" w:rsidP="00191A37">
                            <w:pPr>
                              <w:numPr>
                                <w:ilvl w:val="1"/>
                                <w:numId w:val="27"/>
                              </w:numPr>
                              <w:overflowPunct/>
                              <w:autoSpaceDE/>
                              <w:autoSpaceDN/>
                              <w:adjustRightInd/>
                              <w:spacing w:after="0"/>
                              <w:jc w:val="left"/>
                              <w:textAlignment w:val="auto"/>
                              <w:rPr>
                                <w:rFonts w:eastAsia="MS Mincho"/>
                                <w:lang w:val="en-US" w:eastAsia="ja-JP"/>
                              </w:rPr>
                            </w:pPr>
                            <w:r w:rsidRPr="00372900">
                              <w:rPr>
                                <w:rFonts w:eastAsia="MS Mincho"/>
                                <w:lang w:val="en-US" w:eastAsia="ja-JP"/>
                              </w:rPr>
                              <w:t xml:space="preserve">QCL relationship with other RS, e.g., DM-RS </w:t>
                            </w:r>
                          </w:p>
                          <w:p w14:paraId="0A7F2B06" w14:textId="77777777" w:rsidR="00191A37" w:rsidRPr="00372900" w:rsidRDefault="00191A37" w:rsidP="00191A37">
                            <w:pPr>
                              <w:numPr>
                                <w:ilvl w:val="1"/>
                                <w:numId w:val="27"/>
                              </w:numPr>
                              <w:overflowPunct/>
                              <w:autoSpaceDE/>
                              <w:autoSpaceDN/>
                              <w:adjustRightInd/>
                              <w:spacing w:after="0"/>
                              <w:jc w:val="left"/>
                              <w:textAlignment w:val="auto"/>
                              <w:rPr>
                                <w:rFonts w:eastAsia="MS Mincho"/>
                                <w:lang w:val="en-US" w:eastAsia="ja-JP"/>
                              </w:rPr>
                            </w:pPr>
                            <w:r w:rsidRPr="00372900">
                              <w:rPr>
                                <w:rFonts w:eastAsia="MS Mincho"/>
                                <w:lang w:val="en-US" w:eastAsia="ja-JP"/>
                              </w:rPr>
                              <w:t>Details on frequency domain pattern(s) and/or variable frequency domain densities</w:t>
                            </w:r>
                          </w:p>
                          <w:p w14:paraId="4BA23715" w14:textId="77777777" w:rsidR="00191A37" w:rsidRPr="00372900" w:rsidRDefault="00191A37" w:rsidP="00191A37">
                            <w:pPr>
                              <w:numPr>
                                <w:ilvl w:val="1"/>
                                <w:numId w:val="27"/>
                              </w:numPr>
                              <w:overflowPunct/>
                              <w:autoSpaceDE/>
                              <w:autoSpaceDN/>
                              <w:adjustRightInd/>
                              <w:spacing w:after="0"/>
                              <w:jc w:val="left"/>
                              <w:textAlignment w:val="auto"/>
                              <w:rPr>
                                <w:rFonts w:eastAsia="MS Mincho"/>
                                <w:lang w:val="en-US" w:eastAsia="ja-JP"/>
                              </w:rPr>
                            </w:pPr>
                            <w:r w:rsidRPr="00372900">
                              <w:rPr>
                                <w:rFonts w:eastAsia="MS Mincho"/>
                                <w:lang w:val="en-US" w:eastAsia="ja-JP"/>
                              </w:rPr>
                              <w:t>Whether PT-RS is necessary for DFT-s-OFDM waveform</w:t>
                            </w:r>
                          </w:p>
                          <w:p w14:paraId="2927F96C" w14:textId="77777777" w:rsidR="00191A37" w:rsidRPr="00372900" w:rsidRDefault="00191A37" w:rsidP="00191A37">
                            <w:pPr>
                              <w:numPr>
                                <w:ilvl w:val="1"/>
                                <w:numId w:val="27"/>
                              </w:numPr>
                              <w:overflowPunct/>
                              <w:autoSpaceDE/>
                              <w:autoSpaceDN/>
                              <w:adjustRightInd/>
                              <w:spacing w:after="0"/>
                              <w:jc w:val="left"/>
                              <w:textAlignment w:val="auto"/>
                              <w:rPr>
                                <w:rFonts w:eastAsia="MS Mincho"/>
                                <w:lang w:val="en-US" w:eastAsia="ja-JP"/>
                              </w:rPr>
                            </w:pPr>
                            <w:r w:rsidRPr="00372900">
                              <w:rPr>
                                <w:rFonts w:eastAsia="MS Mincho"/>
                                <w:lang w:val="en-US" w:eastAsia="ja-JP"/>
                              </w:rPr>
                              <w:t>Sharing of time/frequency resource between PT-RS among UEs and/or among layers of a single UE</w:t>
                            </w:r>
                          </w:p>
                          <w:p w14:paraId="7D986113" w14:textId="77777777" w:rsidR="00191A37" w:rsidRPr="00372900" w:rsidRDefault="00191A37" w:rsidP="00191A37">
                            <w:pPr>
                              <w:numPr>
                                <w:ilvl w:val="1"/>
                                <w:numId w:val="27"/>
                              </w:numPr>
                              <w:overflowPunct/>
                              <w:autoSpaceDE/>
                              <w:autoSpaceDN/>
                              <w:adjustRightInd/>
                              <w:spacing w:after="0"/>
                              <w:jc w:val="left"/>
                              <w:textAlignment w:val="auto"/>
                              <w:rPr>
                                <w:rFonts w:eastAsia="MS Mincho"/>
                                <w:lang w:val="en-US" w:eastAsia="ja-JP"/>
                              </w:rPr>
                            </w:pPr>
                            <w:r w:rsidRPr="00372900">
                              <w:rPr>
                                <w:rFonts w:eastAsia="MS Mincho"/>
                                <w:lang w:val="en-US" w:eastAsia="ja-JP"/>
                              </w:rPr>
                              <w:t>Additional usage for estimating residual frequency offset and/or high-speed channel</w:t>
                            </w:r>
                          </w:p>
                          <w:p w14:paraId="59D1029F" w14:textId="77777777" w:rsidR="00191A37" w:rsidRPr="00372900" w:rsidRDefault="00191A37" w:rsidP="00191A37">
                            <w:pPr>
                              <w:numPr>
                                <w:ilvl w:val="1"/>
                                <w:numId w:val="27"/>
                              </w:numPr>
                              <w:overflowPunct/>
                              <w:autoSpaceDE/>
                              <w:autoSpaceDN/>
                              <w:adjustRightInd/>
                              <w:spacing w:after="0"/>
                              <w:jc w:val="left"/>
                              <w:textAlignment w:val="auto"/>
                              <w:rPr>
                                <w:rFonts w:eastAsia="MS Mincho"/>
                                <w:lang w:val="en-US" w:eastAsia="ja-JP"/>
                              </w:rPr>
                            </w:pPr>
                            <w:r w:rsidRPr="00372900">
                              <w:rPr>
                                <w:rFonts w:eastAsia="MS Mincho"/>
                                <w:lang w:val="en-US" w:eastAsia="ja-JP"/>
                              </w:rPr>
                              <w:t>Possible method(s) to improve phase estimation performance from PT-RS</w:t>
                            </w:r>
                          </w:p>
                          <w:p w14:paraId="425E7D2E" w14:textId="77777777" w:rsidR="00191A37" w:rsidRPr="00372900" w:rsidRDefault="00191A37" w:rsidP="00191A37">
                            <w:pPr>
                              <w:numPr>
                                <w:ilvl w:val="2"/>
                                <w:numId w:val="27"/>
                              </w:numPr>
                              <w:overflowPunct/>
                              <w:autoSpaceDE/>
                              <w:autoSpaceDN/>
                              <w:adjustRightInd/>
                              <w:spacing w:after="0"/>
                              <w:jc w:val="left"/>
                              <w:textAlignment w:val="auto"/>
                              <w:rPr>
                                <w:rFonts w:eastAsia="MS Mincho"/>
                                <w:lang w:val="en-US" w:eastAsia="ja-JP"/>
                              </w:rPr>
                            </w:pPr>
                            <w:r w:rsidRPr="00372900">
                              <w:rPr>
                                <w:rFonts w:eastAsia="MS Mincho"/>
                                <w:lang w:val="en-US" w:eastAsia="ja-JP"/>
                              </w:rPr>
                              <w:t xml:space="preserve">E.g., using ZP/NZP PT-RS to reduce interference </w:t>
                            </w:r>
                          </w:p>
                          <w:p w14:paraId="3DF52B5F" w14:textId="77777777" w:rsidR="00191A37" w:rsidRPr="00372900" w:rsidRDefault="00191A37" w:rsidP="00191A37">
                            <w:pPr>
                              <w:numPr>
                                <w:ilvl w:val="1"/>
                                <w:numId w:val="27"/>
                              </w:numPr>
                              <w:overflowPunct/>
                              <w:autoSpaceDE/>
                              <w:autoSpaceDN/>
                              <w:adjustRightInd/>
                              <w:spacing w:after="0"/>
                              <w:jc w:val="left"/>
                              <w:textAlignment w:val="auto"/>
                              <w:rPr>
                                <w:rFonts w:eastAsia="MS Mincho"/>
                                <w:lang w:val="en-US" w:eastAsia="ja-JP"/>
                              </w:rPr>
                            </w:pPr>
                            <w:r w:rsidRPr="00372900">
                              <w:rPr>
                                <w:rFonts w:eastAsia="MS Mincho"/>
                                <w:lang w:val="en-US" w:eastAsia="ja-JP"/>
                              </w:rPr>
                              <w:t>Details of UE-specific configuration, e.g., associated with the scheduled MCS and/or BW, the number of scheduled layers, or use dedicated signaling</w:t>
                            </w:r>
                          </w:p>
                          <w:p w14:paraId="018DB74E" w14:textId="77777777" w:rsidR="00191A37" w:rsidRDefault="00191A37" w:rsidP="00191A37">
                            <w:pPr>
                              <w:numPr>
                                <w:ilvl w:val="1"/>
                                <w:numId w:val="27"/>
                              </w:numPr>
                              <w:overflowPunct/>
                              <w:autoSpaceDE/>
                              <w:autoSpaceDN/>
                              <w:adjustRightInd/>
                              <w:spacing w:after="0"/>
                              <w:jc w:val="left"/>
                              <w:textAlignment w:val="auto"/>
                              <w:rPr>
                                <w:rFonts w:eastAsia="MS Mincho"/>
                                <w:lang w:val="en-US" w:eastAsia="ja-JP"/>
                              </w:rPr>
                            </w:pPr>
                            <w:r w:rsidRPr="00372900">
                              <w:rPr>
                                <w:rFonts w:eastAsia="MS Mincho"/>
                                <w:lang w:val="en-US" w:eastAsia="ja-JP"/>
                              </w:rPr>
                              <w:t>Others are not precluded</w:t>
                            </w:r>
                          </w:p>
                          <w:p w14:paraId="34BDCC01" w14:textId="77777777" w:rsidR="00191A37" w:rsidRPr="00234D88" w:rsidRDefault="00191A37" w:rsidP="00191A37">
                            <w:pPr>
                              <w:numPr>
                                <w:ilvl w:val="0"/>
                                <w:numId w:val="27"/>
                              </w:numPr>
                              <w:overflowPunct/>
                              <w:autoSpaceDE/>
                              <w:autoSpaceDN/>
                              <w:adjustRightInd/>
                              <w:spacing w:after="0"/>
                              <w:jc w:val="left"/>
                              <w:textAlignment w:val="auto"/>
                              <w:rPr>
                                <w:rFonts w:eastAsia="MS Mincho"/>
                                <w:lang w:val="en-US" w:eastAsia="ja-JP"/>
                              </w:rPr>
                            </w:pPr>
                            <w:r>
                              <w:rPr>
                                <w:rFonts w:eastAsia="MS Mincho" w:hint="eastAsia"/>
                                <w:lang w:val="en-US" w:eastAsia="ja-JP"/>
                              </w:rPr>
                              <w:t>FFS whether new RS is introduced or extended DMRS is used for phase tracking</w:t>
                            </w:r>
                          </w:p>
                        </w:txbxContent>
                      </wps:txbx>
                      <wps:bodyPr rot="0" vert="horz" wrap="none" lIns="91440" tIns="45720" rIns="91440" bIns="45720" anchor="ctr" anchorCtr="0" upright="1">
                        <a:spAutoFit/>
                      </wps:bodyPr>
                    </wps:wsp>
                  </a:graphicData>
                </a:graphic>
              </wp:inline>
            </w:drawing>
          </mc:Choice>
          <mc:Fallback>
            <w:pict>
              <v:shapetype w14:anchorId="732B58C5" id="_x0000_t202" coordsize="21600,21600" o:spt="202" path="m,l,21600r21600,l21600,xe">
                <v:stroke joinstyle="miter"/>
                <v:path gradientshapeok="t" o:connecttype="rect"/>
              </v:shapetype>
              <v:shape id="Text Box 7" o:spid="_x0000_s1026" type="#_x0000_t202" style="width:468pt;height:121.5pt;visibility:visible;mso-wrap-style:non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" strokeweight=".5pt">
                <v:textbox style="mso-fit-shape-to-text:t">
                  <w:txbxContent>
                    <w:p w14:paraId="124DCFB4" w14:textId="77777777" w:rsidR="00191A37" w:rsidRPr="005972F9" w:rsidRDefault="00191A37" w:rsidP="00191A37">
                      <w:pPr>
                        <w:rPr>
                          <w:rFonts w:eastAsia="MS Mincho"/>
                          <w:u w:val="single"/>
                          <w:lang w:eastAsia="ja-JP"/>
                        </w:rPr>
                      </w:pPr>
                      <w:r w:rsidRPr="00F71A43">
                        <w:rPr>
                          <w:rFonts w:eastAsia="MS Mincho" w:hint="eastAsia"/>
                          <w:b/>
                          <w:highlight w:val="green"/>
                          <w:u w:val="single"/>
                          <w:lang w:eastAsia="ja-JP"/>
                        </w:rPr>
                        <w:t>Agreements:</w:t>
                      </w:r>
                    </w:p>
                    <w:p w14:paraId="4E25E928" w14:textId="77777777" w:rsidR="00191A37" w:rsidRDefault="00191A37" w:rsidP="00191A37">
                      <w:pPr>
                        <w:numPr>
                          <w:ilvl w:val="0"/>
                          <w:numId w:val="27"/>
                        </w:numPr>
                        <w:overflowPunct/>
                        <w:autoSpaceDE/>
                        <w:autoSpaceDN/>
                        <w:adjustRightInd/>
                        <w:spacing w:after="0"/>
                        <w:jc w:val="left"/>
                        <w:textAlignment w:val="auto"/>
                        <w:rPr>
                          <w:rFonts w:eastAsia="MS Mincho"/>
                          <w:lang w:val="en-US" w:eastAsia="ja-JP"/>
                        </w:rPr>
                      </w:pPr>
                      <w:r>
                        <w:rPr>
                          <w:rFonts w:eastAsia="MS Mincho" w:hint="eastAsia"/>
                          <w:lang w:val="en-US" w:eastAsia="ja-JP"/>
                        </w:rPr>
                        <w:t xml:space="preserve">RS for </w:t>
                      </w:r>
                      <w:r w:rsidRPr="00372900">
                        <w:rPr>
                          <w:rFonts w:eastAsia="MS Mincho"/>
                          <w:lang w:val="en-US" w:eastAsia="ja-JP"/>
                        </w:rPr>
                        <w:t>Phase tracking</w:t>
                      </w:r>
                      <w:r>
                        <w:rPr>
                          <w:rFonts w:eastAsia="MS Mincho" w:hint="eastAsia"/>
                          <w:lang w:val="en-US" w:eastAsia="ja-JP"/>
                        </w:rPr>
                        <w:t xml:space="preserve"> is</w:t>
                      </w:r>
                      <w:r w:rsidRPr="00372900">
                        <w:rPr>
                          <w:rFonts w:eastAsia="MS Mincho"/>
                          <w:lang w:val="en-US" w:eastAsia="ja-JP"/>
                        </w:rPr>
                        <w:t xml:space="preserve"> denoted as PT-RS</w:t>
                      </w:r>
                    </w:p>
                    <w:p w14:paraId="1F6E8949" w14:textId="77777777" w:rsidR="00191A37" w:rsidRPr="00372900" w:rsidRDefault="00191A37" w:rsidP="00191A37">
                      <w:pPr>
                        <w:numPr>
                          <w:ilvl w:val="1"/>
                          <w:numId w:val="27"/>
                        </w:numPr>
                        <w:overflowPunct/>
                        <w:autoSpaceDE/>
                        <w:autoSpaceDN/>
                        <w:adjustRightInd/>
                        <w:spacing w:after="0"/>
                        <w:jc w:val="left"/>
                        <w:textAlignment w:val="auto"/>
                        <w:rPr>
                          <w:rFonts w:eastAsia="MS Mincho"/>
                          <w:lang w:val="en-US" w:eastAsia="ja-JP"/>
                        </w:rPr>
                      </w:pPr>
                      <w:r>
                        <w:rPr>
                          <w:rFonts w:eastAsia="MS Mincho" w:hint="eastAsia"/>
                          <w:lang w:val="en-US" w:eastAsia="ja-JP"/>
                        </w:rPr>
                        <w:t>FFS: Naming of RS</w:t>
                      </w:r>
                    </w:p>
                    <w:p w14:paraId="6E95829E" w14:textId="77777777" w:rsidR="00191A37" w:rsidRPr="00372900" w:rsidRDefault="00191A37" w:rsidP="00191A37">
                      <w:pPr>
                        <w:numPr>
                          <w:ilvl w:val="0"/>
                          <w:numId w:val="27"/>
                        </w:numPr>
                        <w:overflowPunct/>
                        <w:autoSpaceDE/>
                        <w:autoSpaceDN/>
                        <w:adjustRightInd/>
                        <w:spacing w:after="0"/>
                        <w:jc w:val="left"/>
                        <w:textAlignment w:val="auto"/>
                        <w:rPr>
                          <w:rFonts w:eastAsia="MS Mincho"/>
                          <w:lang w:val="en-US" w:eastAsia="ja-JP"/>
                        </w:rPr>
                      </w:pPr>
                      <w:r w:rsidRPr="00372900">
                        <w:rPr>
                          <w:rFonts w:eastAsia="MS Mincho"/>
                          <w:lang w:val="en-US" w:eastAsia="ja-JP"/>
                        </w:rPr>
                        <w:t xml:space="preserve">PT-RS supports the following for CP-OFDM: </w:t>
                      </w:r>
                    </w:p>
                    <w:p w14:paraId="78C0E413" w14:textId="77777777" w:rsidR="00191A37" w:rsidRPr="00372900" w:rsidRDefault="00191A37" w:rsidP="00191A37">
                      <w:pPr>
                        <w:numPr>
                          <w:ilvl w:val="1"/>
                          <w:numId w:val="27"/>
                        </w:numPr>
                        <w:overflowPunct/>
                        <w:autoSpaceDE/>
                        <w:autoSpaceDN/>
                        <w:adjustRightInd/>
                        <w:spacing w:after="0"/>
                        <w:jc w:val="left"/>
                        <w:textAlignment w:val="auto"/>
                        <w:rPr>
                          <w:rFonts w:eastAsia="MS Mincho"/>
                          <w:lang w:val="en-US" w:eastAsia="ja-JP"/>
                        </w:rPr>
                      </w:pPr>
                      <w:r w:rsidRPr="00372900">
                        <w:rPr>
                          <w:rFonts w:eastAsia="MS Mincho"/>
                          <w:lang w:val="en-US" w:eastAsia="ja-JP"/>
                        </w:rPr>
                        <w:t>Time-domain density of mapped on every other symbol and/or every symbol</w:t>
                      </w:r>
                      <w:r>
                        <w:rPr>
                          <w:rFonts w:eastAsia="MS Mincho" w:hint="eastAsia"/>
                          <w:lang w:val="en-US" w:eastAsia="ja-JP"/>
                        </w:rPr>
                        <w:t xml:space="preserve"> and/or every 4-th symbol</w:t>
                      </w:r>
                    </w:p>
                    <w:p w14:paraId="1AFAB6B3" w14:textId="77777777" w:rsidR="00191A37" w:rsidRPr="00372900" w:rsidRDefault="00191A37" w:rsidP="00191A37">
                      <w:pPr>
                        <w:numPr>
                          <w:ilvl w:val="2"/>
                          <w:numId w:val="27"/>
                        </w:numPr>
                        <w:overflowPunct/>
                        <w:autoSpaceDE/>
                        <w:autoSpaceDN/>
                        <w:adjustRightInd/>
                        <w:spacing w:after="0"/>
                        <w:jc w:val="left"/>
                        <w:textAlignment w:val="auto"/>
                        <w:rPr>
                          <w:rFonts w:eastAsia="MS Mincho"/>
                          <w:lang w:val="en-US" w:eastAsia="ja-JP"/>
                        </w:rPr>
                      </w:pPr>
                      <w:r w:rsidRPr="00372900">
                        <w:rPr>
                          <w:rFonts w:eastAsia="MS Mincho"/>
                          <w:lang w:val="en-US" w:eastAsia="ja-JP"/>
                        </w:rPr>
                        <w:t>FFS: Whether/how to down-select the time-domain density</w:t>
                      </w:r>
                    </w:p>
                    <w:p w14:paraId="1F3FA601" w14:textId="77777777" w:rsidR="00191A37" w:rsidRPr="00372900" w:rsidRDefault="00191A37" w:rsidP="00191A37">
                      <w:pPr>
                        <w:numPr>
                          <w:ilvl w:val="2"/>
                          <w:numId w:val="27"/>
                        </w:numPr>
                        <w:overflowPunct/>
                        <w:autoSpaceDE/>
                        <w:autoSpaceDN/>
                        <w:adjustRightInd/>
                        <w:spacing w:after="0"/>
                        <w:jc w:val="left"/>
                        <w:textAlignment w:val="auto"/>
                        <w:rPr>
                          <w:rFonts w:eastAsia="MS Mincho"/>
                          <w:lang w:val="en-US" w:eastAsia="ja-JP"/>
                        </w:rPr>
                      </w:pPr>
                      <w:r w:rsidRPr="00372900">
                        <w:rPr>
                          <w:rFonts w:eastAsia="MS Mincho"/>
                          <w:lang w:val="en-US" w:eastAsia="ja-JP"/>
                        </w:rPr>
                        <w:t>Note: Other time-domain densities of PT-RS are not precluded</w:t>
                      </w:r>
                    </w:p>
                    <w:p w14:paraId="67D037F2" w14:textId="77777777" w:rsidR="00191A37" w:rsidRPr="00372900" w:rsidRDefault="00191A37" w:rsidP="00191A37">
                      <w:pPr>
                        <w:numPr>
                          <w:ilvl w:val="1"/>
                          <w:numId w:val="27"/>
                        </w:numPr>
                        <w:overflowPunct/>
                        <w:autoSpaceDE/>
                        <w:autoSpaceDN/>
                        <w:adjustRightInd/>
                        <w:spacing w:after="0"/>
                        <w:jc w:val="left"/>
                        <w:textAlignment w:val="auto"/>
                        <w:rPr>
                          <w:rFonts w:eastAsia="MS Mincho"/>
                          <w:lang w:val="en-US" w:eastAsia="ja-JP"/>
                        </w:rPr>
                      </w:pPr>
                      <w:r w:rsidRPr="00372900">
                        <w:rPr>
                          <w:rFonts w:eastAsia="MS Mincho"/>
                          <w:lang w:val="en-US" w:eastAsia="ja-JP"/>
                        </w:rPr>
                        <w:t xml:space="preserve">At least for UL </w:t>
                      </w:r>
                    </w:p>
                    <w:p w14:paraId="39FF38F9" w14:textId="77777777" w:rsidR="00191A37" w:rsidRPr="00372900" w:rsidRDefault="00191A37" w:rsidP="00191A37">
                      <w:pPr>
                        <w:numPr>
                          <w:ilvl w:val="2"/>
                          <w:numId w:val="27"/>
                        </w:numPr>
                        <w:overflowPunct/>
                        <w:autoSpaceDE/>
                        <w:autoSpaceDN/>
                        <w:adjustRightInd/>
                        <w:spacing w:after="0"/>
                        <w:jc w:val="left"/>
                        <w:textAlignment w:val="auto"/>
                        <w:rPr>
                          <w:rFonts w:eastAsia="MS Mincho"/>
                          <w:lang w:val="en-US" w:eastAsia="ja-JP"/>
                        </w:rPr>
                      </w:pPr>
                      <w:r w:rsidRPr="00372900">
                        <w:rPr>
                          <w:rFonts w:eastAsia="MS Mincho"/>
                          <w:lang w:val="en-US" w:eastAsia="ja-JP"/>
                        </w:rPr>
                        <w:t>The presence of PT-RS is UE-specifically configured</w:t>
                      </w:r>
                    </w:p>
                    <w:p w14:paraId="0F397E2E" w14:textId="77777777" w:rsidR="00191A37" w:rsidRPr="00372900" w:rsidRDefault="00191A37" w:rsidP="00191A37">
                      <w:pPr>
                        <w:numPr>
                          <w:ilvl w:val="3"/>
                          <w:numId w:val="27"/>
                        </w:numPr>
                        <w:overflowPunct/>
                        <w:autoSpaceDE/>
                        <w:autoSpaceDN/>
                        <w:adjustRightInd/>
                        <w:spacing w:after="0"/>
                        <w:jc w:val="left"/>
                        <w:textAlignment w:val="auto"/>
                        <w:rPr>
                          <w:rFonts w:eastAsia="MS Mincho"/>
                          <w:lang w:val="en-US" w:eastAsia="ja-JP"/>
                        </w:rPr>
                      </w:pPr>
                      <w:r w:rsidRPr="00372900">
                        <w:rPr>
                          <w:rFonts w:eastAsia="MS Mincho"/>
                          <w:lang w:val="en-US" w:eastAsia="ja-JP"/>
                        </w:rPr>
                        <w:t>FFS: Whether implicit and/or explicit UE-specific configuration is supported</w:t>
                      </w:r>
                    </w:p>
                    <w:p w14:paraId="2BAA5665" w14:textId="77777777" w:rsidR="00191A37" w:rsidRPr="00372900" w:rsidRDefault="00191A37" w:rsidP="00191A37">
                      <w:pPr>
                        <w:numPr>
                          <w:ilvl w:val="2"/>
                          <w:numId w:val="27"/>
                        </w:numPr>
                        <w:overflowPunct/>
                        <w:autoSpaceDE/>
                        <w:autoSpaceDN/>
                        <w:adjustRightInd/>
                        <w:spacing w:after="0"/>
                        <w:jc w:val="left"/>
                        <w:textAlignment w:val="auto"/>
                        <w:rPr>
                          <w:rFonts w:eastAsia="MS Mincho"/>
                          <w:lang w:val="en-US" w:eastAsia="ja-JP"/>
                        </w:rPr>
                      </w:pPr>
                      <w:r w:rsidRPr="00372900">
                        <w:rPr>
                          <w:rFonts w:eastAsia="MS Mincho"/>
                          <w:lang w:val="en-US" w:eastAsia="ja-JP"/>
                        </w:rPr>
                        <w:t>PT-RS is confined in the scheduled time/frequency duration for a UE</w:t>
                      </w:r>
                    </w:p>
                    <w:p w14:paraId="40C1368F" w14:textId="77777777" w:rsidR="00191A37" w:rsidRPr="00372900" w:rsidRDefault="00191A37" w:rsidP="00191A37">
                      <w:pPr>
                        <w:numPr>
                          <w:ilvl w:val="1"/>
                          <w:numId w:val="27"/>
                        </w:numPr>
                        <w:overflowPunct/>
                        <w:autoSpaceDE/>
                        <w:autoSpaceDN/>
                        <w:adjustRightInd/>
                        <w:spacing w:after="0"/>
                        <w:jc w:val="left"/>
                        <w:textAlignment w:val="auto"/>
                        <w:rPr>
                          <w:rFonts w:eastAsia="MS Mincho"/>
                          <w:lang w:val="en-US" w:eastAsia="ja-JP"/>
                        </w:rPr>
                      </w:pPr>
                      <w:r w:rsidRPr="00372900">
                        <w:rPr>
                          <w:rFonts w:eastAsia="MS Mincho"/>
                          <w:lang w:val="en-US" w:eastAsia="ja-JP"/>
                        </w:rPr>
                        <w:t>FFS: UE-specific and/or non-UE-specific and/or cell-specific for DL</w:t>
                      </w:r>
                    </w:p>
                    <w:p w14:paraId="4F56EBEF" w14:textId="77777777" w:rsidR="00191A37" w:rsidRPr="00372900" w:rsidRDefault="00191A37" w:rsidP="00191A37">
                      <w:pPr>
                        <w:numPr>
                          <w:ilvl w:val="0"/>
                          <w:numId w:val="27"/>
                        </w:numPr>
                        <w:overflowPunct/>
                        <w:autoSpaceDE/>
                        <w:autoSpaceDN/>
                        <w:adjustRightInd/>
                        <w:spacing w:after="0"/>
                        <w:jc w:val="left"/>
                        <w:textAlignment w:val="auto"/>
                        <w:rPr>
                          <w:rFonts w:eastAsia="MS Mincho"/>
                          <w:lang w:val="en-US" w:eastAsia="ja-JP"/>
                        </w:rPr>
                      </w:pPr>
                      <w:r w:rsidRPr="00372900">
                        <w:rPr>
                          <w:rFonts w:eastAsia="MS Mincho"/>
                          <w:lang w:val="en-US" w:eastAsia="ja-JP"/>
                        </w:rPr>
                        <w:t>The following are to be studied for PT-RS:</w:t>
                      </w:r>
                    </w:p>
                    <w:p w14:paraId="54A5FD73" w14:textId="77777777" w:rsidR="00191A37" w:rsidRPr="00372900" w:rsidRDefault="00191A37" w:rsidP="00191A37">
                      <w:pPr>
                        <w:numPr>
                          <w:ilvl w:val="1"/>
                          <w:numId w:val="27"/>
                        </w:numPr>
                        <w:overflowPunct/>
                        <w:autoSpaceDE/>
                        <w:autoSpaceDN/>
                        <w:adjustRightInd/>
                        <w:spacing w:after="0"/>
                        <w:jc w:val="left"/>
                        <w:textAlignment w:val="auto"/>
                        <w:rPr>
                          <w:rFonts w:eastAsia="MS Mincho"/>
                          <w:lang w:val="en-US" w:eastAsia="ja-JP"/>
                        </w:rPr>
                      </w:pPr>
                      <w:r w:rsidRPr="00372900">
                        <w:rPr>
                          <w:rFonts w:eastAsia="MS Mincho"/>
                          <w:lang w:val="en-US" w:eastAsia="ja-JP"/>
                        </w:rPr>
                        <w:t>Number of PT-RS ports to be supported</w:t>
                      </w:r>
                    </w:p>
                    <w:p w14:paraId="7EF90582" w14:textId="77777777" w:rsidR="00191A37" w:rsidRPr="00372900" w:rsidRDefault="00191A37" w:rsidP="00191A37">
                      <w:pPr>
                        <w:numPr>
                          <w:ilvl w:val="1"/>
                          <w:numId w:val="27"/>
                        </w:numPr>
                        <w:overflowPunct/>
                        <w:autoSpaceDE/>
                        <w:autoSpaceDN/>
                        <w:adjustRightInd/>
                        <w:spacing w:after="0"/>
                        <w:jc w:val="left"/>
                        <w:textAlignment w:val="auto"/>
                        <w:rPr>
                          <w:rFonts w:eastAsia="MS Mincho"/>
                          <w:lang w:val="en-US" w:eastAsia="ja-JP"/>
                        </w:rPr>
                      </w:pPr>
                      <w:r w:rsidRPr="00372900">
                        <w:rPr>
                          <w:rFonts w:eastAsia="MS Mincho"/>
                          <w:lang w:val="en-US" w:eastAsia="ja-JP"/>
                        </w:rPr>
                        <w:t xml:space="preserve">Use of precoding </w:t>
                      </w:r>
                    </w:p>
                    <w:p w14:paraId="3255392C" w14:textId="77777777" w:rsidR="00191A37" w:rsidRPr="00372900" w:rsidRDefault="00191A37" w:rsidP="00191A37">
                      <w:pPr>
                        <w:numPr>
                          <w:ilvl w:val="1"/>
                          <w:numId w:val="27"/>
                        </w:numPr>
                        <w:overflowPunct/>
                        <w:autoSpaceDE/>
                        <w:autoSpaceDN/>
                        <w:adjustRightInd/>
                        <w:spacing w:after="0"/>
                        <w:jc w:val="left"/>
                        <w:textAlignment w:val="auto"/>
                        <w:rPr>
                          <w:rFonts w:eastAsia="MS Mincho"/>
                          <w:lang w:val="en-US" w:eastAsia="ja-JP"/>
                        </w:rPr>
                      </w:pPr>
                      <w:r w:rsidRPr="00372900">
                        <w:rPr>
                          <w:rFonts w:eastAsia="MS Mincho"/>
                          <w:lang w:val="en-US" w:eastAsia="ja-JP"/>
                        </w:rPr>
                        <w:t xml:space="preserve">QCL relationship with other RS, e.g., DM-RS </w:t>
                      </w:r>
                    </w:p>
                    <w:p w14:paraId="0A7F2B06" w14:textId="77777777" w:rsidR="00191A37" w:rsidRPr="00372900" w:rsidRDefault="00191A37" w:rsidP="00191A37">
                      <w:pPr>
                        <w:numPr>
                          <w:ilvl w:val="1"/>
                          <w:numId w:val="27"/>
                        </w:numPr>
                        <w:overflowPunct/>
                        <w:autoSpaceDE/>
                        <w:autoSpaceDN/>
                        <w:adjustRightInd/>
                        <w:spacing w:after="0"/>
                        <w:jc w:val="left"/>
                        <w:textAlignment w:val="auto"/>
                        <w:rPr>
                          <w:rFonts w:eastAsia="MS Mincho"/>
                          <w:lang w:val="en-US" w:eastAsia="ja-JP"/>
                        </w:rPr>
                      </w:pPr>
                      <w:r w:rsidRPr="00372900">
                        <w:rPr>
                          <w:rFonts w:eastAsia="MS Mincho"/>
                          <w:lang w:val="en-US" w:eastAsia="ja-JP"/>
                        </w:rPr>
                        <w:t>Details on frequency domain pattern(s) and/or variable frequency domain densities</w:t>
                      </w:r>
                    </w:p>
                    <w:p w14:paraId="4BA23715" w14:textId="77777777" w:rsidR="00191A37" w:rsidRPr="00372900" w:rsidRDefault="00191A37" w:rsidP="00191A37">
                      <w:pPr>
                        <w:numPr>
                          <w:ilvl w:val="1"/>
                          <w:numId w:val="27"/>
                        </w:numPr>
                        <w:overflowPunct/>
                        <w:autoSpaceDE/>
                        <w:autoSpaceDN/>
                        <w:adjustRightInd/>
                        <w:spacing w:after="0"/>
                        <w:jc w:val="left"/>
                        <w:textAlignment w:val="auto"/>
                        <w:rPr>
                          <w:rFonts w:eastAsia="MS Mincho"/>
                          <w:lang w:val="en-US" w:eastAsia="ja-JP"/>
                        </w:rPr>
                      </w:pPr>
                      <w:r w:rsidRPr="00372900">
                        <w:rPr>
                          <w:rFonts w:eastAsia="MS Mincho"/>
                          <w:lang w:val="en-US" w:eastAsia="ja-JP"/>
                        </w:rPr>
                        <w:t>Whether PT-RS is necessary for DFT-s-OFDM waveform</w:t>
                      </w:r>
                    </w:p>
                    <w:p w14:paraId="2927F96C" w14:textId="77777777" w:rsidR="00191A37" w:rsidRPr="00372900" w:rsidRDefault="00191A37" w:rsidP="00191A37">
                      <w:pPr>
                        <w:numPr>
                          <w:ilvl w:val="1"/>
                          <w:numId w:val="27"/>
                        </w:numPr>
                        <w:overflowPunct/>
                        <w:autoSpaceDE/>
                        <w:autoSpaceDN/>
                        <w:adjustRightInd/>
                        <w:spacing w:after="0"/>
                        <w:jc w:val="left"/>
                        <w:textAlignment w:val="auto"/>
                        <w:rPr>
                          <w:rFonts w:eastAsia="MS Mincho"/>
                          <w:lang w:val="en-US" w:eastAsia="ja-JP"/>
                        </w:rPr>
                      </w:pPr>
                      <w:r w:rsidRPr="00372900">
                        <w:rPr>
                          <w:rFonts w:eastAsia="MS Mincho"/>
                          <w:lang w:val="en-US" w:eastAsia="ja-JP"/>
                        </w:rPr>
                        <w:t>Sharing of time/frequency resource between PT-RS among UEs and/or among layers of a single UE</w:t>
                      </w:r>
                    </w:p>
                    <w:p w14:paraId="7D986113" w14:textId="77777777" w:rsidR="00191A37" w:rsidRPr="00372900" w:rsidRDefault="00191A37" w:rsidP="00191A37">
                      <w:pPr>
                        <w:numPr>
                          <w:ilvl w:val="1"/>
                          <w:numId w:val="27"/>
                        </w:numPr>
                        <w:overflowPunct/>
                        <w:autoSpaceDE/>
                        <w:autoSpaceDN/>
                        <w:adjustRightInd/>
                        <w:spacing w:after="0"/>
                        <w:jc w:val="left"/>
                        <w:textAlignment w:val="auto"/>
                        <w:rPr>
                          <w:rFonts w:eastAsia="MS Mincho"/>
                          <w:lang w:val="en-US" w:eastAsia="ja-JP"/>
                        </w:rPr>
                      </w:pPr>
                      <w:r w:rsidRPr="00372900">
                        <w:rPr>
                          <w:rFonts w:eastAsia="MS Mincho"/>
                          <w:lang w:val="en-US" w:eastAsia="ja-JP"/>
                        </w:rPr>
                        <w:t>Additional usage for estimating residual frequency offset and/or high-speed channel</w:t>
                      </w:r>
                    </w:p>
                    <w:p w14:paraId="59D1029F" w14:textId="77777777" w:rsidR="00191A37" w:rsidRPr="00372900" w:rsidRDefault="00191A37" w:rsidP="00191A37">
                      <w:pPr>
                        <w:numPr>
                          <w:ilvl w:val="1"/>
                          <w:numId w:val="27"/>
                        </w:numPr>
                        <w:overflowPunct/>
                        <w:autoSpaceDE/>
                        <w:autoSpaceDN/>
                        <w:adjustRightInd/>
                        <w:spacing w:after="0"/>
                        <w:jc w:val="left"/>
                        <w:textAlignment w:val="auto"/>
                        <w:rPr>
                          <w:rFonts w:eastAsia="MS Mincho"/>
                          <w:lang w:val="en-US" w:eastAsia="ja-JP"/>
                        </w:rPr>
                      </w:pPr>
                      <w:r w:rsidRPr="00372900">
                        <w:rPr>
                          <w:rFonts w:eastAsia="MS Mincho"/>
                          <w:lang w:val="en-US" w:eastAsia="ja-JP"/>
                        </w:rPr>
                        <w:t>Possible method(s) to improve phase estimation performance from PT-RS</w:t>
                      </w:r>
                    </w:p>
                    <w:p w14:paraId="425E7D2E" w14:textId="77777777" w:rsidR="00191A37" w:rsidRPr="00372900" w:rsidRDefault="00191A37" w:rsidP="00191A37">
                      <w:pPr>
                        <w:numPr>
                          <w:ilvl w:val="2"/>
                          <w:numId w:val="27"/>
                        </w:numPr>
                        <w:overflowPunct/>
                        <w:autoSpaceDE/>
                        <w:autoSpaceDN/>
                        <w:adjustRightInd/>
                        <w:spacing w:after="0"/>
                        <w:jc w:val="left"/>
                        <w:textAlignment w:val="auto"/>
                        <w:rPr>
                          <w:rFonts w:eastAsia="MS Mincho"/>
                          <w:lang w:val="en-US" w:eastAsia="ja-JP"/>
                        </w:rPr>
                      </w:pPr>
                      <w:r w:rsidRPr="00372900">
                        <w:rPr>
                          <w:rFonts w:eastAsia="MS Mincho"/>
                          <w:lang w:val="en-US" w:eastAsia="ja-JP"/>
                        </w:rPr>
                        <w:t xml:space="preserve">E.g., using ZP/NZP PT-RS to reduce interference </w:t>
                      </w:r>
                    </w:p>
                    <w:p w14:paraId="3DF52B5F" w14:textId="77777777" w:rsidR="00191A37" w:rsidRPr="00372900" w:rsidRDefault="00191A37" w:rsidP="00191A37">
                      <w:pPr>
                        <w:numPr>
                          <w:ilvl w:val="1"/>
                          <w:numId w:val="27"/>
                        </w:numPr>
                        <w:overflowPunct/>
                        <w:autoSpaceDE/>
                        <w:autoSpaceDN/>
                        <w:adjustRightInd/>
                        <w:spacing w:after="0"/>
                        <w:jc w:val="left"/>
                        <w:textAlignment w:val="auto"/>
                        <w:rPr>
                          <w:rFonts w:eastAsia="MS Mincho"/>
                          <w:lang w:val="en-US" w:eastAsia="ja-JP"/>
                        </w:rPr>
                      </w:pPr>
                      <w:r w:rsidRPr="00372900">
                        <w:rPr>
                          <w:rFonts w:eastAsia="MS Mincho"/>
                          <w:lang w:val="en-US" w:eastAsia="ja-JP"/>
                        </w:rPr>
                        <w:t>Details of UE-specific configuration, e.g., associated with the scheduled MCS and/or BW, the number of scheduled layers, or use dedicated signaling</w:t>
                      </w:r>
                    </w:p>
                    <w:p w14:paraId="018DB74E" w14:textId="77777777" w:rsidR="00191A37" w:rsidRDefault="00191A37" w:rsidP="00191A37">
                      <w:pPr>
                        <w:numPr>
                          <w:ilvl w:val="1"/>
                          <w:numId w:val="27"/>
                        </w:numPr>
                        <w:overflowPunct/>
                        <w:autoSpaceDE/>
                        <w:autoSpaceDN/>
                        <w:adjustRightInd/>
                        <w:spacing w:after="0"/>
                        <w:jc w:val="left"/>
                        <w:textAlignment w:val="auto"/>
                        <w:rPr>
                          <w:rFonts w:eastAsia="MS Mincho"/>
                          <w:lang w:val="en-US" w:eastAsia="ja-JP"/>
                        </w:rPr>
                      </w:pPr>
                      <w:r w:rsidRPr="00372900">
                        <w:rPr>
                          <w:rFonts w:eastAsia="MS Mincho"/>
                          <w:lang w:val="en-US" w:eastAsia="ja-JP"/>
                        </w:rPr>
                        <w:t>Others are not precluded</w:t>
                      </w:r>
                    </w:p>
                    <w:p w14:paraId="34BDCC01" w14:textId="77777777" w:rsidR="00191A37" w:rsidRPr="00234D88" w:rsidRDefault="00191A37" w:rsidP="00191A37">
                      <w:pPr>
                        <w:numPr>
                          <w:ilvl w:val="0"/>
                          <w:numId w:val="27"/>
                        </w:numPr>
                        <w:overflowPunct/>
                        <w:autoSpaceDE/>
                        <w:autoSpaceDN/>
                        <w:adjustRightInd/>
                        <w:spacing w:after="0"/>
                        <w:jc w:val="left"/>
                        <w:textAlignment w:val="auto"/>
                        <w:rPr>
                          <w:rFonts w:eastAsia="MS Mincho"/>
                          <w:lang w:val="en-US" w:eastAsia="ja-JP"/>
                        </w:rPr>
                      </w:pPr>
                      <w:r>
                        <w:rPr>
                          <w:rFonts w:eastAsia="MS Mincho" w:hint="eastAsia"/>
                          <w:lang w:val="en-US" w:eastAsia="ja-JP"/>
                        </w:rPr>
                        <w:t>FFS whether new RS is introduced or extended DMRS is used for phase tracking</w:t>
                      </w:r>
                    </w:p>
                  </w:txbxContent>
                </v:textbox>
                <w10:anchorlock/>
              </v:shape>
            </w:pict>
          </mc:Fallback>
        </mc:AlternateContent>
      </w:r>
    </w:p>
    <w:p w14:paraId="35A9CE59" w14:textId="77777777" w:rsidR="00E30225" w:rsidRDefault="00E30225" w:rsidP="00E30225">
      <w:pPr>
        <w:pStyle w:val="Heading1"/>
      </w:pPr>
      <w:bookmarkStart w:id="0" w:name="_GoBack"/>
      <w:bookmarkEnd w:id="0"/>
      <w:r w:rsidRPr="00CE0424">
        <w:t>Introduction</w:t>
      </w:r>
    </w:p>
    <w:p w14:paraId="4E5DF024" w14:textId="77777777" w:rsidR="000378AB" w:rsidRDefault="000378AB" w:rsidP="000378AB">
      <w:pPr>
        <w:pStyle w:val="CommentText"/>
      </w:pPr>
      <w:r>
        <w:t xml:space="preserve">Phase noise is present in any practical communication system, and impact the system by introducing random phase variations of the received signal. For an OFDM system, this will lead to inter-carrier interference as well as to a common phase error (CPE) on all subcarriers. With increasing carrier frequency, the variance of the phase noise increases, leading more pronounced problems. For NR, targeting carrier frequencies of 6 GHz and above, measures need to be taken to reduce </w:t>
      </w:r>
      <w:r w:rsidR="0036053B">
        <w:t xml:space="preserve">phase noise induced </w:t>
      </w:r>
      <w:r>
        <w:t xml:space="preserve">degradation of system performance. </w:t>
      </w:r>
    </w:p>
    <w:p w14:paraId="04D27DAF" w14:textId="77777777" w:rsidR="00E87D86" w:rsidRPr="00191A37" w:rsidRDefault="00FD44F7" w:rsidP="00E30225">
      <w:pPr>
        <w:pStyle w:val="BodyText"/>
      </w:pPr>
      <w:r>
        <w:t xml:space="preserve">In previous meetings, it has been agreed to study the </w:t>
      </w:r>
      <w:r w:rsidR="003E6711">
        <w:t>design of phase noise tracking</w:t>
      </w:r>
      <w:r>
        <w:t xml:space="preserve"> reference symbols (</w:t>
      </w:r>
      <w:r w:rsidR="003E6711">
        <w:t>PT</w:t>
      </w:r>
      <w:r>
        <w:t>RS)</w:t>
      </w:r>
      <w:r w:rsidR="006C19C1">
        <w:t xml:space="preserve">, used to estimate and compensate for phase </w:t>
      </w:r>
      <w:r w:rsidR="00160DBD">
        <w:t xml:space="preserve">noise related </w:t>
      </w:r>
      <w:r w:rsidR="006C19C1">
        <w:t xml:space="preserve">errors. </w:t>
      </w:r>
      <w:r w:rsidR="00191A37">
        <w:t xml:space="preserve">One of the most important design considerations is the time and frequency density of the PTRS. </w:t>
      </w:r>
      <w:r w:rsidR="00202E6E">
        <w:t xml:space="preserve">This is important both with respect to the processing gain needed and the time variations in the phase noise process. </w:t>
      </w:r>
      <w:r w:rsidR="00191A37">
        <w:t>In some of the later sections we investigate this in a basic SISO setup.</w:t>
      </w:r>
    </w:p>
    <w:p w14:paraId="1A2C4592" w14:textId="35EB4D3E" w:rsidR="000378AB" w:rsidRPr="00B558AF" w:rsidRDefault="00202E6E" w:rsidP="00E30225">
      <w:pPr>
        <w:pStyle w:val="BodyText"/>
      </w:pPr>
      <w:r>
        <w:t xml:space="preserve">First we </w:t>
      </w:r>
      <w:r w:rsidR="00B00C0A">
        <w:t>present</w:t>
      </w:r>
      <w:r>
        <w:t xml:space="preserve"> a general discussion about the</w:t>
      </w:r>
      <w:r w:rsidR="000378AB">
        <w:t xml:space="preserve"> design aspects of the PTRS are discussed.</w:t>
      </w:r>
      <w:r w:rsidR="000378AB" w:rsidRPr="000378AB">
        <w:t xml:space="preserve"> </w:t>
      </w:r>
    </w:p>
    <w:p w14:paraId="2F759ED9" w14:textId="77777777" w:rsidR="00E30225" w:rsidRDefault="00E30225" w:rsidP="00E30225">
      <w:pPr>
        <w:pStyle w:val="Heading1"/>
      </w:pPr>
      <w:bookmarkStart w:id="1" w:name="_Ref178064866"/>
      <w:r w:rsidRPr="00CE0424">
        <w:lastRenderedPageBreak/>
        <w:t>Discussion</w:t>
      </w:r>
      <w:bookmarkEnd w:id="1"/>
    </w:p>
    <w:p w14:paraId="4E5BB622" w14:textId="75DB5236" w:rsidR="00160DBD" w:rsidRDefault="00160DBD" w:rsidP="00F844F5">
      <w:pPr>
        <w:pStyle w:val="CommentText"/>
      </w:pPr>
      <w:r>
        <w:t>P</w:t>
      </w:r>
      <w:r w:rsidR="003F4D1F">
        <w:t xml:space="preserve">hase noise introduces </w:t>
      </w:r>
      <w:r>
        <w:t xml:space="preserve">both </w:t>
      </w:r>
      <w:r w:rsidR="003F4D1F">
        <w:t xml:space="preserve">a </w:t>
      </w:r>
      <w:r>
        <w:t xml:space="preserve">common phase errors (CPE) </w:t>
      </w:r>
      <w:r w:rsidR="003F4D1F">
        <w:t>on all subcarriers</w:t>
      </w:r>
      <w:r>
        <w:t>,</w:t>
      </w:r>
      <w:r w:rsidR="003F4D1F">
        <w:t xml:space="preserve"> which lead to a rotation of the received constellation symbol</w:t>
      </w:r>
      <w:r>
        <w:t>, as well as inter carrier interference (ICI)</w:t>
      </w:r>
      <w:r w:rsidR="003F4D1F">
        <w:t xml:space="preserve">. </w:t>
      </w:r>
      <w:r>
        <w:t xml:space="preserve">In </w:t>
      </w:r>
      <w:r w:rsidR="007A6004">
        <w:fldChar w:fldCharType="begin"/>
      </w:r>
      <w:r w:rsidR="007A6004">
        <w:instrText xml:space="preserve"> REF _Ref465858378 \r \h </w:instrText>
      </w:r>
      <w:r w:rsidR="007A6004">
        <w:fldChar w:fldCharType="separate"/>
      </w:r>
      <w:r w:rsidR="009914F9">
        <w:t>[1]</w:t>
      </w:r>
      <w:r w:rsidR="007A6004">
        <w:fldChar w:fldCharType="end"/>
      </w:r>
      <w:r>
        <w:t>, the CPE is observed to dominate over the ICI introduced by phase noise</w:t>
      </w:r>
      <w:r w:rsidR="002E5939">
        <w:t>.</w:t>
      </w:r>
      <w:r>
        <w:t xml:space="preserve"> Therefore, our discussion will </w:t>
      </w:r>
      <w:r w:rsidR="00621715">
        <w:t xml:space="preserve">mainly </w:t>
      </w:r>
      <w:r>
        <w:t xml:space="preserve">focus on using the PTRS for CPE estimation. </w:t>
      </w:r>
      <w:r w:rsidR="002832F1">
        <w:t xml:space="preserve">It should also be mentioned that PTRS could </w:t>
      </w:r>
      <w:r w:rsidR="00251205">
        <w:t xml:space="preserve">also </w:t>
      </w:r>
      <w:r w:rsidR="002832F1">
        <w:t xml:space="preserve">be used for frequency offset estimation. </w:t>
      </w:r>
      <w:r w:rsidR="001E1DC9">
        <w:t>Furthermore, for PTRS design implications related to DFT</w:t>
      </w:r>
      <w:r w:rsidR="00251205">
        <w:t>-</w:t>
      </w:r>
      <w:r w:rsidR="001E1DC9">
        <w:t xml:space="preserve">S-OFDM, please refer </w:t>
      </w:r>
      <w:r w:rsidR="007A6004">
        <w:fldChar w:fldCharType="begin"/>
      </w:r>
      <w:r w:rsidR="007A6004">
        <w:instrText xml:space="preserve"> REF _Ref465858520 \r \h </w:instrText>
      </w:r>
      <w:r w:rsidR="007A6004">
        <w:fldChar w:fldCharType="separate"/>
      </w:r>
      <w:r w:rsidR="009914F9">
        <w:t>[2]</w:t>
      </w:r>
      <w:r w:rsidR="007A6004">
        <w:fldChar w:fldCharType="end"/>
      </w:r>
      <w:r w:rsidR="001E1DC9">
        <w:t>.</w:t>
      </w:r>
      <w:r w:rsidR="00C01BE4">
        <w:t xml:space="preserve"> The main conclusion is that for the targeted scenarios for DFT-S-OFDM the need for PTRS is limited.</w:t>
      </w:r>
    </w:p>
    <w:p w14:paraId="48071F6F" w14:textId="77777777" w:rsidR="00B70E70" w:rsidRDefault="00B70E70" w:rsidP="00B70E70">
      <w:pPr>
        <w:pStyle w:val="Proposal"/>
      </w:pPr>
      <w:bookmarkStart w:id="2" w:name="_Toc471725671"/>
      <w:bookmarkStart w:id="3" w:name="_Toc471746740"/>
      <w:r>
        <w:t>Consider to preclude a phase tracking reference signal in the DFT-S-OFDM waveform</w:t>
      </w:r>
      <w:bookmarkEnd w:id="2"/>
      <w:bookmarkEnd w:id="3"/>
    </w:p>
    <w:p w14:paraId="79EDDA53" w14:textId="77777777" w:rsidR="00B70E70" w:rsidRDefault="00B70E70" w:rsidP="00F844F5">
      <w:pPr>
        <w:pStyle w:val="CommentText"/>
      </w:pPr>
    </w:p>
    <w:p w14:paraId="2F67253F" w14:textId="77777777" w:rsidR="00C57720" w:rsidRDefault="00160DBD" w:rsidP="00F37297">
      <w:pPr>
        <w:pStyle w:val="CommentText"/>
      </w:pPr>
      <w:r>
        <w:t xml:space="preserve">In </w:t>
      </w:r>
      <w:r w:rsidR="007A6004">
        <w:fldChar w:fldCharType="begin"/>
      </w:r>
      <w:r w:rsidR="007A6004">
        <w:instrText xml:space="preserve"> REF _Ref465858378 \r \h </w:instrText>
      </w:r>
      <w:r w:rsidR="007A6004">
        <w:fldChar w:fldCharType="separate"/>
      </w:r>
      <w:r w:rsidR="009914F9">
        <w:t>[1]</w:t>
      </w:r>
      <w:r w:rsidR="007A6004">
        <w:fldChar w:fldCharType="end"/>
      </w:r>
      <w:r>
        <w:t>, it is observed that l</w:t>
      </w:r>
      <w:r w:rsidR="00E67111">
        <w:t>ower order modulation</w:t>
      </w:r>
      <w:r w:rsidR="00AE4DEC">
        <w:t xml:space="preserve"> </w:t>
      </w:r>
      <w:r>
        <w:t>is</w:t>
      </w:r>
      <w:r w:rsidR="003F4D1F">
        <w:t xml:space="preserve"> less sensitive to phase errors</w:t>
      </w:r>
      <w:r w:rsidR="00AE4DEC">
        <w:t>,</w:t>
      </w:r>
      <w:r w:rsidR="003F4D1F">
        <w:t xml:space="preserve"> as compared to</w:t>
      </w:r>
      <w:r w:rsidR="00E67111">
        <w:t xml:space="preserve"> higher order modulation</w:t>
      </w:r>
      <w:r w:rsidR="003F4D1F">
        <w:t xml:space="preserve">. </w:t>
      </w:r>
      <w:r w:rsidR="006138E6">
        <w:t xml:space="preserve">It is </w:t>
      </w:r>
      <w:r w:rsidR="003F4D1F">
        <w:t>therefore expect</w:t>
      </w:r>
      <w:r w:rsidR="006138E6">
        <w:t>ed</w:t>
      </w:r>
      <w:r w:rsidR="003F4D1F">
        <w:t xml:space="preserve"> that the problem with CPE will be more pronounced for users </w:t>
      </w:r>
      <w:r w:rsidR="00E67111">
        <w:t>in</w:t>
      </w:r>
      <w:r w:rsidR="003F4D1F">
        <w:t xml:space="preserve"> favourable channel conditions, </w:t>
      </w:r>
      <w:r w:rsidR="00E67111">
        <w:t>achieving</w:t>
      </w:r>
      <w:r w:rsidR="003F4D1F">
        <w:t xml:space="preserve"> th</w:t>
      </w:r>
      <w:r w:rsidR="00E67111">
        <w:t>e high SNR required for higher order modulation</w:t>
      </w:r>
      <w:r w:rsidR="003F4D1F">
        <w:t xml:space="preserve">. </w:t>
      </w:r>
      <w:r w:rsidR="006138E6">
        <w:rPr>
          <w:lang w:val="en-US"/>
        </w:rPr>
        <w:t>Therefore</w:t>
      </w:r>
      <w:r w:rsidR="006138E6" w:rsidRPr="00B558AF">
        <w:rPr>
          <w:lang w:val="en-US"/>
        </w:rPr>
        <w:t xml:space="preserve">, PTRS </w:t>
      </w:r>
      <w:r w:rsidR="006138E6">
        <w:rPr>
          <w:lang w:val="en-US"/>
        </w:rPr>
        <w:t>is not</w:t>
      </w:r>
      <w:r w:rsidR="0036053B">
        <w:rPr>
          <w:lang w:val="en-US"/>
        </w:rPr>
        <w:t xml:space="preserve"> necessarily</w:t>
      </w:r>
      <w:r w:rsidR="006138E6" w:rsidRPr="00B558AF">
        <w:rPr>
          <w:lang w:val="en-US"/>
        </w:rPr>
        <w:t xml:space="preserve"> required to be transmitted to/from all</w:t>
      </w:r>
      <w:r w:rsidR="0036053B">
        <w:rPr>
          <w:lang w:val="en-US"/>
        </w:rPr>
        <w:t xml:space="preserve"> active </w:t>
      </w:r>
      <w:r w:rsidR="006138E6" w:rsidRPr="00B558AF">
        <w:rPr>
          <w:lang w:val="en-US"/>
        </w:rPr>
        <w:t xml:space="preserve">UEs. From a resource utilization perspective, it is therefore beneficial to only </w:t>
      </w:r>
      <w:r w:rsidR="00AE4DEC">
        <w:rPr>
          <w:lang w:val="en-US"/>
        </w:rPr>
        <w:t>transmit</w:t>
      </w:r>
      <w:r w:rsidR="00AE4DEC" w:rsidRPr="00B558AF">
        <w:rPr>
          <w:lang w:val="en-US"/>
        </w:rPr>
        <w:t xml:space="preserve"> </w:t>
      </w:r>
      <w:r w:rsidR="006138E6" w:rsidRPr="00B558AF">
        <w:rPr>
          <w:lang w:val="en-US"/>
        </w:rPr>
        <w:t>PTRS when needed</w:t>
      </w:r>
      <w:r w:rsidR="00AE4DEC">
        <w:rPr>
          <w:lang w:val="en-US"/>
        </w:rPr>
        <w:t xml:space="preserve">. This will reduce overhead </w:t>
      </w:r>
      <w:r w:rsidR="00FB6D06">
        <w:rPr>
          <w:lang w:val="en-US"/>
        </w:rPr>
        <w:t>for the UL, and for DL if UE specific PTRS are used</w:t>
      </w:r>
      <w:r w:rsidR="0053614C">
        <w:rPr>
          <w:lang w:val="en-US"/>
        </w:rPr>
        <w:t>, the reduction can either be in terms of more data symbols or less interference if resources are blanked</w:t>
      </w:r>
      <w:r w:rsidR="00FB6D06">
        <w:rPr>
          <w:lang w:val="en-US"/>
        </w:rPr>
        <w:t xml:space="preserve">. </w:t>
      </w:r>
      <w:r w:rsidR="00AE4DEC">
        <w:rPr>
          <w:lang w:val="en-US"/>
        </w:rPr>
        <w:t xml:space="preserve"> </w:t>
      </w:r>
    </w:p>
    <w:p w14:paraId="230CB522" w14:textId="77777777" w:rsidR="00AE4DEC" w:rsidRPr="00F53BA4" w:rsidRDefault="00E67111" w:rsidP="00764796">
      <w:pPr>
        <w:pStyle w:val="Observation"/>
        <w:rPr>
          <w:lang w:val="en-US"/>
        </w:rPr>
      </w:pPr>
      <w:bookmarkStart w:id="4" w:name="_Toc465858448"/>
      <w:bookmarkStart w:id="5" w:name="_Toc465938492"/>
      <w:bookmarkStart w:id="6" w:name="_Toc465948185"/>
      <w:bookmarkStart w:id="7" w:name="_Toc465948314"/>
      <w:bookmarkStart w:id="8" w:name="_Toc466012202"/>
      <w:bookmarkStart w:id="9" w:name="_Toc466024205"/>
      <w:bookmarkStart w:id="10" w:name="_Toc466025473"/>
      <w:bookmarkStart w:id="11" w:name="_Toc465672100"/>
      <w:bookmarkStart w:id="12" w:name="_Toc465672136"/>
      <w:bookmarkStart w:id="13" w:name="_Toc465672146"/>
      <w:bookmarkStart w:id="14" w:name="_Toc465672176"/>
      <w:bookmarkStart w:id="15" w:name="_Toc465681276"/>
      <w:bookmarkStart w:id="16" w:name="_Toc465682104"/>
      <w:bookmarkStart w:id="17" w:name="_Toc465682113"/>
      <w:bookmarkStart w:id="18" w:name="_Toc465682137"/>
      <w:bookmarkStart w:id="19" w:name="_Toc465682151"/>
      <w:bookmarkStart w:id="20" w:name="_Toc465682184"/>
      <w:bookmarkStart w:id="21" w:name="_Toc465682209"/>
      <w:bookmarkStart w:id="22" w:name="_Toc465682263"/>
      <w:bookmarkStart w:id="23" w:name="_Toc465682271"/>
      <w:bookmarkStart w:id="24" w:name="_Toc465682277"/>
      <w:bookmarkStart w:id="25" w:name="_Toc465682283"/>
      <w:bookmarkStart w:id="26" w:name="_Toc465682362"/>
      <w:bookmarkStart w:id="27" w:name="_Toc465682379"/>
      <w:bookmarkStart w:id="28" w:name="_Toc465685628"/>
      <w:bookmarkStart w:id="29" w:name="_Toc462904622"/>
      <w:bookmarkStart w:id="30" w:name="_Toc462914186"/>
      <w:bookmarkStart w:id="31" w:name="_Toc465094340"/>
      <w:r>
        <w:t xml:space="preserve">PTRS </w:t>
      </w:r>
      <w:r w:rsidR="00FB6D06">
        <w:t>will mainly be</w:t>
      </w:r>
      <w:r>
        <w:t xml:space="preserve"> needed for UEs scheduled for higher order modulation,</w:t>
      </w:r>
      <w:r w:rsidR="003B2420">
        <w:t xml:space="preserve"> excluding UEs in unfavourable channel conditions.</w:t>
      </w:r>
      <w:bookmarkEnd w:id="4"/>
      <w:bookmarkEnd w:id="5"/>
      <w:bookmarkEnd w:id="6"/>
      <w:bookmarkEnd w:id="7"/>
      <w:bookmarkEnd w:id="8"/>
      <w:bookmarkEnd w:id="9"/>
      <w:bookmarkEnd w:id="10"/>
      <w:r w:rsidR="006138E6">
        <w:t xml:space="preserve"> </w:t>
      </w:r>
    </w:p>
    <w:p w14:paraId="398DABA0" w14:textId="77777777" w:rsidR="00764796" w:rsidRDefault="00FB6D06" w:rsidP="00764796">
      <w:pPr>
        <w:pStyle w:val="Observation"/>
        <w:rPr>
          <w:lang w:val="en-US"/>
        </w:rPr>
      </w:pPr>
      <w:bookmarkStart w:id="32" w:name="_Toc465858449"/>
      <w:bookmarkStart w:id="33" w:name="_Toc465938493"/>
      <w:bookmarkStart w:id="34" w:name="_Toc465948186"/>
      <w:bookmarkStart w:id="35" w:name="_Toc465948315"/>
      <w:bookmarkStart w:id="36" w:name="_Toc466012203"/>
      <w:bookmarkStart w:id="37" w:name="_Toc466024206"/>
      <w:bookmarkStart w:id="38" w:name="_Toc466025474"/>
      <w:r>
        <w:t xml:space="preserve">Transmitting </w:t>
      </w:r>
      <w:r w:rsidR="006138E6">
        <w:t xml:space="preserve">PTRS </w:t>
      </w:r>
      <w:r>
        <w:t xml:space="preserve">only </w:t>
      </w:r>
      <w:r w:rsidR="00560630">
        <w:t>when needed</w:t>
      </w:r>
      <w:r w:rsidR="00AE4DEC">
        <w:rPr>
          <w:lang w:val="en-US"/>
        </w:rPr>
        <w:t xml:space="preserve"> </w:t>
      </w:r>
      <w:r w:rsidR="00251205">
        <w:rPr>
          <w:lang w:val="en-US"/>
        </w:rPr>
        <w:t xml:space="preserve">may </w:t>
      </w:r>
      <w:r w:rsidR="00AE4DEC">
        <w:rPr>
          <w:lang w:val="en-US"/>
        </w:rPr>
        <w:t>reduce overhead and interference</w:t>
      </w:r>
      <w:r w:rsidR="006138E6">
        <w:rPr>
          <w:lang w:val="en-US"/>
        </w:rPr>
        <w:t>.</w:t>
      </w:r>
      <w:bookmarkStart w:id="39" w:name="_Toc465672101"/>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32"/>
      <w:bookmarkEnd w:id="33"/>
      <w:bookmarkEnd w:id="34"/>
      <w:bookmarkEnd w:id="35"/>
      <w:bookmarkEnd w:id="36"/>
      <w:bookmarkEnd w:id="37"/>
      <w:bookmarkEnd w:id="38"/>
    </w:p>
    <w:p w14:paraId="0AFDDD8A" w14:textId="77777777" w:rsidR="003B2420" w:rsidRPr="00B558AF" w:rsidRDefault="006138E6" w:rsidP="00B558AF">
      <w:pPr>
        <w:rPr>
          <w:b/>
          <w:lang w:val="en-US"/>
        </w:rPr>
      </w:pPr>
      <w:bookmarkStart w:id="40" w:name="_Toc465672137"/>
      <w:bookmarkStart w:id="41" w:name="_Toc465672147"/>
      <w:r w:rsidRPr="00764796">
        <w:rPr>
          <w:lang w:val="en-US"/>
        </w:rPr>
        <w:t xml:space="preserve">From the perspective of </w:t>
      </w:r>
      <w:r w:rsidR="00FF4144" w:rsidRPr="00764796">
        <w:rPr>
          <w:lang w:val="en-US"/>
        </w:rPr>
        <w:t>PTRS</w:t>
      </w:r>
      <w:r w:rsidRPr="00764796">
        <w:rPr>
          <w:lang w:val="en-US"/>
        </w:rPr>
        <w:t xml:space="preserve">, the UL and DL differs in a distinct way. In the UL, the received signals from different UEs </w:t>
      </w:r>
      <w:r w:rsidR="00FF4144" w:rsidRPr="00764796">
        <w:rPr>
          <w:lang w:val="en-US"/>
        </w:rPr>
        <w:t xml:space="preserve">are effected by individual phase noise processes. The different UEs are therefore required to transmit independent PTRS. For the DL, </w:t>
      </w:r>
      <w:r w:rsidR="00560630" w:rsidRPr="00764796">
        <w:rPr>
          <w:lang w:val="en-US"/>
        </w:rPr>
        <w:t>the PTRS can potentially be shared</w:t>
      </w:r>
      <w:r w:rsidR="00FF4144" w:rsidRPr="00764796">
        <w:rPr>
          <w:lang w:val="en-US"/>
        </w:rPr>
        <w:t xml:space="preserve"> </w:t>
      </w:r>
      <w:r w:rsidR="00560630" w:rsidRPr="00764796">
        <w:rPr>
          <w:lang w:val="en-US"/>
        </w:rPr>
        <w:t>between all UEs being served by a single TRP. This may be beneficial from a resource utilization perspective, since resources are shared amongst UEs.</w:t>
      </w:r>
      <w:r w:rsidR="00621715">
        <w:rPr>
          <w:lang w:val="en-US"/>
        </w:rPr>
        <w:t xml:space="preserve"> Furthermore, if designed properly, the PTRS could be used for granular phase noise tracking used for ISI mitigation. </w:t>
      </w:r>
      <w:r w:rsidR="00560630" w:rsidRPr="00764796">
        <w:rPr>
          <w:lang w:val="en-US"/>
        </w:rPr>
        <w:t>On the other hand, since all UEs are targeted with the PTRS,</w:t>
      </w:r>
      <w:r w:rsidR="00FA773E" w:rsidRPr="00764796">
        <w:rPr>
          <w:lang w:val="en-US"/>
        </w:rPr>
        <w:t xml:space="preserve"> UE specific</w:t>
      </w:r>
      <w:r w:rsidR="00560630" w:rsidRPr="00764796">
        <w:rPr>
          <w:lang w:val="en-US"/>
        </w:rPr>
        <w:t xml:space="preserve"> beamforming cannot be </w:t>
      </w:r>
      <w:r w:rsidR="000824DC" w:rsidRPr="00764796">
        <w:rPr>
          <w:lang w:val="en-US"/>
        </w:rPr>
        <w:t xml:space="preserve">used, thus reducing the coverage of the signal, unless other means are taken. This type of signal also </w:t>
      </w:r>
      <w:r w:rsidR="0053614C">
        <w:rPr>
          <w:lang w:val="en-US"/>
        </w:rPr>
        <w:t>increases</w:t>
      </w:r>
      <w:r w:rsidR="00FA773E" w:rsidRPr="00764796">
        <w:rPr>
          <w:lang w:val="en-US"/>
        </w:rPr>
        <w:t xml:space="preserve"> to the</w:t>
      </w:r>
      <w:r w:rsidR="000824DC" w:rsidRPr="00764796">
        <w:rPr>
          <w:lang w:val="en-US"/>
        </w:rPr>
        <w:t xml:space="preserve"> inter-site interference</w:t>
      </w:r>
      <w:r w:rsidR="0053614C">
        <w:rPr>
          <w:lang w:val="en-US"/>
        </w:rPr>
        <w:t xml:space="preserve"> as it needs to be transmitted when it is needed by some user and will thus not scale well with load</w:t>
      </w:r>
      <w:r w:rsidR="000824DC" w:rsidRPr="00764796">
        <w:rPr>
          <w:lang w:val="en-US"/>
        </w:rPr>
        <w:t>. Further</w:t>
      </w:r>
      <w:r w:rsidR="00621715">
        <w:rPr>
          <w:lang w:val="en-US"/>
        </w:rPr>
        <w:t xml:space="preserve"> on</w:t>
      </w:r>
      <w:r w:rsidR="000824DC" w:rsidRPr="00764796">
        <w:rPr>
          <w:lang w:val="en-US"/>
        </w:rPr>
        <w:t>,</w:t>
      </w:r>
      <w:r w:rsidR="00FA773E" w:rsidRPr="00764796">
        <w:rPr>
          <w:lang w:val="en-US"/>
        </w:rPr>
        <w:t xml:space="preserve"> a shared PTRS</w:t>
      </w:r>
      <w:r w:rsidR="000824DC" w:rsidRPr="00764796">
        <w:rPr>
          <w:lang w:val="en-US"/>
        </w:rPr>
        <w:t xml:space="preserve"> also introduces an asymmetry in the design of the UL and DL. An alternative is instead to schedule UE specific PTRS, which allows </w:t>
      </w:r>
      <w:r w:rsidR="00ED0D47" w:rsidRPr="00764796">
        <w:rPr>
          <w:lang w:val="en-US"/>
        </w:rPr>
        <w:t>for beamforming and thus providing improved coverage</w:t>
      </w:r>
      <w:r w:rsidR="000824DC" w:rsidRPr="00764796">
        <w:rPr>
          <w:lang w:val="en-US"/>
        </w:rPr>
        <w:t>.</w:t>
      </w:r>
      <w:bookmarkEnd w:id="39"/>
      <w:bookmarkEnd w:id="40"/>
      <w:bookmarkEnd w:id="41"/>
      <w:r w:rsidR="00ED0D47" w:rsidRPr="00764796">
        <w:rPr>
          <w:lang w:val="en-US"/>
        </w:rPr>
        <w:t xml:space="preserve"> </w:t>
      </w:r>
      <w:r w:rsidR="000824DC" w:rsidRPr="00764796">
        <w:rPr>
          <w:lang w:val="en-US"/>
        </w:rPr>
        <w:t xml:space="preserve"> </w:t>
      </w:r>
    </w:p>
    <w:p w14:paraId="4828A464" w14:textId="77777777" w:rsidR="00C57720" w:rsidRDefault="00ED0D47" w:rsidP="00C57720">
      <w:pPr>
        <w:pStyle w:val="Observation"/>
        <w:rPr>
          <w:lang w:val="en-US"/>
        </w:rPr>
      </w:pPr>
      <w:bookmarkStart w:id="42" w:name="_Toc465948187"/>
      <w:bookmarkStart w:id="43" w:name="_Toc465948316"/>
      <w:bookmarkStart w:id="44" w:name="_Toc466012204"/>
      <w:bookmarkStart w:id="45" w:name="_Toc466024207"/>
      <w:bookmarkStart w:id="46" w:name="_Toc466025475"/>
      <w:bookmarkStart w:id="47" w:name="_Toc465672102"/>
      <w:bookmarkStart w:id="48" w:name="_Toc465672138"/>
      <w:bookmarkStart w:id="49" w:name="_Toc465672148"/>
      <w:bookmarkStart w:id="50" w:name="_Toc465672177"/>
      <w:bookmarkStart w:id="51" w:name="_Toc465681277"/>
      <w:bookmarkStart w:id="52" w:name="_Toc465682105"/>
      <w:bookmarkStart w:id="53" w:name="_Toc465682114"/>
      <w:bookmarkStart w:id="54" w:name="_Toc465682138"/>
      <w:bookmarkStart w:id="55" w:name="_Toc465682152"/>
      <w:bookmarkStart w:id="56" w:name="_Toc465682185"/>
      <w:bookmarkStart w:id="57" w:name="_Toc465682210"/>
      <w:bookmarkStart w:id="58" w:name="_Toc465682264"/>
      <w:bookmarkStart w:id="59" w:name="_Toc465682272"/>
      <w:bookmarkStart w:id="60" w:name="_Toc465682278"/>
      <w:bookmarkStart w:id="61" w:name="_Toc465682284"/>
      <w:bookmarkStart w:id="62" w:name="_Toc465682363"/>
      <w:bookmarkStart w:id="63" w:name="_Toc465682380"/>
      <w:bookmarkStart w:id="64" w:name="_Toc465685629"/>
      <w:bookmarkStart w:id="65" w:name="_Toc465858450"/>
      <w:bookmarkStart w:id="66" w:name="_Toc465938494"/>
      <w:r>
        <w:t xml:space="preserve">For DL, the PTRS </w:t>
      </w:r>
      <w:bookmarkEnd w:id="29"/>
      <w:bookmarkEnd w:id="30"/>
      <w:bookmarkEnd w:id="31"/>
      <w:r>
        <w:t>can either</w:t>
      </w:r>
      <w:r w:rsidR="0005527E">
        <w:t xml:space="preserve"> be</w:t>
      </w:r>
      <w:r>
        <w:t xml:space="preserve"> shared or UE</w:t>
      </w:r>
      <w:r w:rsidR="002832F1">
        <w:t xml:space="preserve"> specific, both having a number of implications requiring further study</w:t>
      </w:r>
      <w:r>
        <w:t>.</w:t>
      </w:r>
      <w:bookmarkEnd w:id="42"/>
      <w:bookmarkEnd w:id="43"/>
      <w:bookmarkEnd w:id="44"/>
      <w:bookmarkEnd w:id="45"/>
      <w:bookmarkEnd w:id="46"/>
      <w:r>
        <w:t xml:space="preserve"> </w:t>
      </w:r>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5A375F14" w14:textId="77777777" w:rsidR="00ED3138" w:rsidRDefault="00ED3138" w:rsidP="00B558AF">
      <w:pPr>
        <w:rPr>
          <w:lang w:val="en-US"/>
        </w:rPr>
      </w:pPr>
      <w:r>
        <w:rPr>
          <w:lang w:val="en-US"/>
        </w:rPr>
        <w:t xml:space="preserve">In the following subsection, discussions on the </w:t>
      </w:r>
      <w:r w:rsidR="005E5A0F">
        <w:rPr>
          <w:lang w:val="en-US"/>
        </w:rPr>
        <w:t>implications of UE specific PTRS in UL and DL is discussed</w:t>
      </w:r>
      <w:r w:rsidR="002832F1">
        <w:rPr>
          <w:lang w:val="en-US"/>
        </w:rPr>
        <w:t>.</w:t>
      </w:r>
      <w:r w:rsidR="00503751">
        <w:rPr>
          <w:lang w:val="en-US"/>
        </w:rPr>
        <w:t xml:space="preserve"> </w:t>
      </w:r>
    </w:p>
    <w:p w14:paraId="19475870" w14:textId="77777777" w:rsidR="00F37297" w:rsidRDefault="00A72DE0" w:rsidP="00B558AF">
      <w:pPr>
        <w:pStyle w:val="Heading2"/>
      </w:pPr>
      <w:r>
        <w:t xml:space="preserve">Design considerations for </w:t>
      </w:r>
      <w:r w:rsidR="00C273CE">
        <w:t xml:space="preserve">UL PTRS and </w:t>
      </w:r>
      <w:r>
        <w:t>UE specific PTRS in DL</w:t>
      </w:r>
    </w:p>
    <w:p w14:paraId="61186FD1" w14:textId="77777777" w:rsidR="00AB0436" w:rsidRDefault="00DD78E9" w:rsidP="00B558AF">
      <w:r>
        <w:t>The PTRS can either be a standalone signal, o</w:t>
      </w:r>
      <w:r w:rsidR="001E1DC9">
        <w:t>r</w:t>
      </w:r>
      <w:r>
        <w:t xml:space="preserve"> being </w:t>
      </w:r>
      <w:r w:rsidR="001E1DC9">
        <w:t xml:space="preserve">co-scheduled </w:t>
      </w:r>
      <w:r>
        <w:t xml:space="preserve">with a </w:t>
      </w:r>
      <w:r w:rsidR="00A256F8">
        <w:t xml:space="preserve">DMRS. </w:t>
      </w:r>
      <w:r w:rsidR="001C41A6">
        <w:t xml:space="preserve">Irrespective of the approach taken, </w:t>
      </w:r>
      <w:r w:rsidR="00FA773E">
        <w:t xml:space="preserve">due to the short coherence time of the phase noise, </w:t>
      </w:r>
      <w:r w:rsidR="001C41A6">
        <w:t xml:space="preserve">PTRS </w:t>
      </w:r>
      <w:r w:rsidR="001E1DC9">
        <w:t>may n</w:t>
      </w:r>
      <w:r w:rsidR="001C41A6">
        <w:t>eed</w:t>
      </w:r>
      <w:r w:rsidR="001E1DC9">
        <w:t>ed</w:t>
      </w:r>
      <w:r w:rsidR="001C41A6">
        <w:t xml:space="preserve"> </w:t>
      </w:r>
      <w:r w:rsidR="001E1DC9">
        <w:t xml:space="preserve">to be transmitted on every </w:t>
      </w:r>
      <w:r w:rsidR="001C41A6">
        <w:t xml:space="preserve">OFDM symbols in a </w:t>
      </w:r>
      <w:proofErr w:type="spellStart"/>
      <w:r w:rsidR="001C41A6">
        <w:t>subframe</w:t>
      </w:r>
      <w:proofErr w:type="spellEnd"/>
      <w:r w:rsidR="0053614C">
        <w:t xml:space="preserve"> as we will show in the next section.</w:t>
      </w:r>
      <w:r w:rsidR="001E1DC9">
        <w:t xml:space="preserve"> </w:t>
      </w:r>
      <w:r w:rsidR="00AB0436">
        <w:t xml:space="preserve">At the same time, as observed in </w:t>
      </w:r>
      <w:r w:rsidR="007A6004">
        <w:fldChar w:fldCharType="begin"/>
      </w:r>
      <w:r w:rsidR="007A6004">
        <w:instrText xml:space="preserve"> REF _Ref465858378 \r \h </w:instrText>
      </w:r>
      <w:r w:rsidR="007A6004">
        <w:fldChar w:fldCharType="separate"/>
      </w:r>
      <w:r w:rsidR="009914F9">
        <w:t>[1]</w:t>
      </w:r>
      <w:r w:rsidR="007A6004">
        <w:fldChar w:fldCharType="end"/>
      </w:r>
      <w:r w:rsidR="00AB0436">
        <w:t xml:space="preserve">, CPE may vary slow enough to allow for accurate interpolation. </w:t>
      </w:r>
      <w:r w:rsidR="001C41A6">
        <w:t xml:space="preserve"> </w:t>
      </w:r>
      <w:r w:rsidR="0053614C">
        <w:t>An alternative to using a slow varying CPE is to increase processing gain with a time domain filtering technique.</w:t>
      </w:r>
    </w:p>
    <w:p w14:paraId="0186886F" w14:textId="77777777" w:rsidR="00AB0436" w:rsidRDefault="00AB0436" w:rsidP="00F53BA4">
      <w:pPr>
        <w:pStyle w:val="Observation"/>
      </w:pPr>
      <w:bookmarkStart w:id="67" w:name="_Toc465858451"/>
      <w:bookmarkStart w:id="68" w:name="_Toc465938495"/>
      <w:bookmarkStart w:id="69" w:name="_Toc465948188"/>
      <w:bookmarkStart w:id="70" w:name="_Toc465948317"/>
      <w:bookmarkStart w:id="71" w:name="_Toc466012205"/>
      <w:bookmarkStart w:id="72" w:name="_Toc466024208"/>
      <w:bookmarkStart w:id="73" w:name="_Toc466025476"/>
      <w:r>
        <w:t>PTRS could potentially be transmitted more parse that in every OFDM symbol</w:t>
      </w:r>
      <w:r w:rsidR="00156474">
        <w:t>.</w:t>
      </w:r>
      <w:bookmarkEnd w:id="67"/>
      <w:bookmarkEnd w:id="68"/>
      <w:bookmarkEnd w:id="69"/>
      <w:bookmarkEnd w:id="70"/>
      <w:bookmarkEnd w:id="71"/>
      <w:bookmarkEnd w:id="72"/>
      <w:bookmarkEnd w:id="73"/>
      <w:r>
        <w:t xml:space="preserve"> </w:t>
      </w:r>
    </w:p>
    <w:p w14:paraId="212CC632" w14:textId="77777777" w:rsidR="009A4AD8" w:rsidRDefault="001C41A6" w:rsidP="00B558AF">
      <w:r>
        <w:t>An illustration of PTRS placements are shown in</w:t>
      </w:r>
      <w:r w:rsidR="009A4AD8">
        <w:t xml:space="preserve"> </w:t>
      </w:r>
      <w:r w:rsidR="009A4AD8">
        <w:fldChar w:fldCharType="begin"/>
      </w:r>
      <w:r w:rsidR="009A4AD8">
        <w:instrText xml:space="preserve"> REF _Ref465431883 \h </w:instrText>
      </w:r>
      <w:r w:rsidR="009A4AD8">
        <w:fldChar w:fldCharType="separate"/>
      </w:r>
      <w:r w:rsidR="009914F9">
        <w:t xml:space="preserve">Figure </w:t>
      </w:r>
      <w:r w:rsidR="009914F9">
        <w:rPr>
          <w:noProof/>
        </w:rPr>
        <w:t>1</w:t>
      </w:r>
      <w:r w:rsidR="009A4AD8">
        <w:fldChar w:fldCharType="end"/>
      </w:r>
      <w:r>
        <w:t xml:space="preserve">. </w:t>
      </w:r>
      <w:r w:rsidR="00AB0436">
        <w:t>Note that the intersection between DMRS and PTRS has to be take</w:t>
      </w:r>
      <w:r w:rsidR="00A0009B">
        <w:t>n</w:t>
      </w:r>
      <w:r w:rsidR="00AB0436">
        <w:t xml:space="preserve"> into account when designing the signal.</w:t>
      </w:r>
      <w:r w:rsidR="001973A8">
        <w:t xml:space="preserve"> It is important to preserve the orthogonal properties of the DMRS, as well as preserving the available channel estimation processing gain of a continuous DMRS allocation.</w:t>
      </w:r>
    </w:p>
    <w:p w14:paraId="4DBC24A9" w14:textId="77777777" w:rsidR="009F5DB9" w:rsidRDefault="001973A8" w:rsidP="00F53BA4">
      <w:pPr>
        <w:pStyle w:val="Observation"/>
      </w:pPr>
      <w:bookmarkStart w:id="74" w:name="_Toc465858452"/>
      <w:bookmarkStart w:id="75" w:name="_Toc465938496"/>
      <w:bookmarkStart w:id="76" w:name="_Toc465948189"/>
      <w:bookmarkStart w:id="77" w:name="_Toc465948318"/>
      <w:bookmarkStart w:id="78" w:name="_Toc466012206"/>
      <w:bookmarkStart w:id="79" w:name="_Toc466024209"/>
      <w:bookmarkStart w:id="80" w:name="_Toc466025477"/>
      <w:r>
        <w:t>The PTRS need to be designed and placed in such a way that it does not impact the DMRS related processing negatively.</w:t>
      </w:r>
      <w:bookmarkEnd w:id="74"/>
      <w:bookmarkEnd w:id="75"/>
      <w:bookmarkEnd w:id="76"/>
      <w:bookmarkEnd w:id="77"/>
      <w:bookmarkEnd w:id="78"/>
      <w:bookmarkEnd w:id="79"/>
      <w:bookmarkEnd w:id="80"/>
    </w:p>
    <w:p w14:paraId="45D74B16" w14:textId="77777777" w:rsidR="009F5DB9" w:rsidRDefault="001C7F89" w:rsidP="004B57A1">
      <w:r>
        <w:lastRenderedPageBreak/>
        <w:t xml:space="preserve">An obvious solution is letting the values for the resource elements of the PTRS on a given subcarrier, take on the value of the DMRS on the same subcarrier. That is, the PTRS </w:t>
      </w:r>
      <w:r w:rsidR="009914F9">
        <w:t xml:space="preserve">is </w:t>
      </w:r>
      <w:r>
        <w:t>obtained by repeating the DMRS on the subcarriers on which PTRS is present.</w:t>
      </w:r>
    </w:p>
    <w:p w14:paraId="6F686B7F" w14:textId="77777777" w:rsidR="009F5DB9" w:rsidRDefault="009F5DB9" w:rsidP="00F53BA4">
      <w:pPr>
        <w:pStyle w:val="Proposal"/>
      </w:pPr>
      <w:bookmarkStart w:id="81" w:name="_Toc465869518"/>
      <w:bookmarkStart w:id="82" w:name="_Toc465938501"/>
      <w:bookmarkStart w:id="83" w:name="_Toc465948179"/>
      <w:bookmarkStart w:id="84" w:name="_Toc465948308"/>
      <w:bookmarkStart w:id="85" w:name="_Toc466012196"/>
      <w:bookmarkStart w:id="86" w:name="_Toc466024213"/>
      <w:bookmarkStart w:id="87" w:name="_Toc466024327"/>
      <w:bookmarkStart w:id="88" w:name="_Toc466025481"/>
      <w:bookmarkStart w:id="89" w:name="_Toc466035652"/>
      <w:bookmarkStart w:id="90" w:name="_Toc471746741"/>
      <w:r>
        <w:t xml:space="preserve">On a given subcarrier, the PTRS </w:t>
      </w:r>
      <w:r w:rsidR="00B63F2C">
        <w:t>should</w:t>
      </w:r>
      <w:r>
        <w:t xml:space="preserve"> be formed by repeating the value of the DMRS</w:t>
      </w:r>
      <w:r w:rsidR="00582BED">
        <w:t xml:space="preserve"> on that subcarrier</w:t>
      </w:r>
      <w:r>
        <w:t>.</w:t>
      </w:r>
      <w:bookmarkEnd w:id="81"/>
      <w:bookmarkEnd w:id="82"/>
      <w:bookmarkEnd w:id="83"/>
      <w:bookmarkEnd w:id="84"/>
      <w:bookmarkEnd w:id="85"/>
      <w:bookmarkEnd w:id="86"/>
      <w:bookmarkEnd w:id="87"/>
      <w:bookmarkEnd w:id="88"/>
      <w:bookmarkEnd w:id="89"/>
      <w:bookmarkEnd w:id="90"/>
      <w:r>
        <w:t xml:space="preserve"> </w:t>
      </w:r>
    </w:p>
    <w:p w14:paraId="13F0E58B" w14:textId="77777777" w:rsidR="009A4AD8" w:rsidRDefault="0008645F" w:rsidP="00B558AF">
      <w:pPr>
        <w:keepNext/>
      </w:pPr>
      <w:r>
        <w:rPr>
          <w:noProof/>
          <w:lang w:val="en-US" w:eastAsia="en-US"/>
        </w:rPr>
        <w:drawing>
          <wp:inline distT="0" distB="0" distL="0" distR="0" wp14:anchorId="5AD148F9" wp14:editId="29E971FE">
            <wp:extent cx="2313305" cy="2538730"/>
            <wp:effectExtent l="0" t="0" r="0" b="0"/>
            <wp:docPr id="2" name="Picture 2" descr="PTRS_grid_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TRS_grid_v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13305" cy="2538730"/>
                    </a:xfrm>
                    <a:prstGeom prst="rect">
                      <a:avLst/>
                    </a:prstGeom>
                    <a:noFill/>
                    <a:ln>
                      <a:noFill/>
                    </a:ln>
                  </pic:spPr>
                </pic:pic>
              </a:graphicData>
            </a:graphic>
          </wp:inline>
        </w:drawing>
      </w:r>
    </w:p>
    <w:p w14:paraId="1BA2C975" w14:textId="77777777" w:rsidR="009A4AD8" w:rsidRDefault="009A4AD8" w:rsidP="00B558AF">
      <w:pPr>
        <w:pStyle w:val="Caption"/>
        <w:jc w:val="both"/>
      </w:pPr>
      <w:bookmarkStart w:id="91" w:name="_Ref465431883"/>
      <w:r>
        <w:t xml:space="preserve">Figure </w:t>
      </w:r>
      <w:r>
        <w:fldChar w:fldCharType="begin"/>
      </w:r>
      <w:r>
        <w:instrText xml:space="preserve"> SEQ Figure \* ARABIC </w:instrText>
      </w:r>
      <w:r>
        <w:fldChar w:fldCharType="separate"/>
      </w:r>
      <w:r w:rsidR="009914F9">
        <w:rPr>
          <w:noProof/>
        </w:rPr>
        <w:t>1</w:t>
      </w:r>
      <w:r>
        <w:fldChar w:fldCharType="end"/>
      </w:r>
      <w:bookmarkEnd w:id="91"/>
      <w:r>
        <w:t xml:space="preserve">: </w:t>
      </w:r>
      <w:r w:rsidR="00DF2D12">
        <w:t xml:space="preserve">PTRS placement illustration; </w:t>
      </w:r>
      <w:r>
        <w:t>a) Distributed PTRS</w:t>
      </w:r>
      <w:r w:rsidR="00DF2D12">
        <w:t>,</w:t>
      </w:r>
      <w:r>
        <w:t xml:space="preserve"> b) Localized PTRS.</w:t>
      </w:r>
    </w:p>
    <w:p w14:paraId="4F175DAD" w14:textId="77777777" w:rsidR="008C67B9" w:rsidRDefault="009A4AD8" w:rsidP="00B558AF">
      <w:r>
        <w:t xml:space="preserve">If designed to be </w:t>
      </w:r>
      <w:r w:rsidR="00DD78E9">
        <w:t>a standalone signal</w:t>
      </w:r>
      <w:r w:rsidR="00A256F8">
        <w:t xml:space="preserve">, a PTRS well localized </w:t>
      </w:r>
      <w:r w:rsidR="00FA773E">
        <w:t>in frequency is</w:t>
      </w:r>
      <w:r w:rsidR="00A256F8">
        <w:t xml:space="preserve"> </w:t>
      </w:r>
      <w:r w:rsidR="00DD78E9">
        <w:t>preferred</w:t>
      </w:r>
      <w:r w:rsidR="00A256F8">
        <w:t>,</w:t>
      </w:r>
      <w:r w:rsidR="00A12B83">
        <w:t xml:space="preserve"> potentially covering one or several</w:t>
      </w:r>
      <w:r w:rsidR="007601C5">
        <w:t xml:space="preserve"> PRB</w:t>
      </w:r>
      <w:r w:rsidR="00A12B83">
        <w:t>s</w:t>
      </w:r>
      <w:r w:rsidR="007601C5">
        <w:t>.</w:t>
      </w:r>
      <w:r w:rsidR="00A256F8">
        <w:t xml:space="preserve"> </w:t>
      </w:r>
      <w:r w:rsidR="007601C5">
        <w:t xml:space="preserve">This confinement </w:t>
      </w:r>
      <w:r w:rsidR="00FA773E">
        <w:t>provides</w:t>
      </w:r>
      <w:r w:rsidR="00A256F8">
        <w:t xml:space="preserve"> a processing gain when estimating</w:t>
      </w:r>
      <w:r w:rsidR="00DD78E9">
        <w:t xml:space="preserve"> the channel</w:t>
      </w:r>
      <w:r w:rsidR="00A256F8">
        <w:t>,</w:t>
      </w:r>
      <w:r w:rsidR="00DD78E9">
        <w:t xml:space="preserve"> needed for</w:t>
      </w:r>
      <w:r w:rsidR="00A256F8">
        <w:t xml:space="preserve"> </w:t>
      </w:r>
      <w:r w:rsidR="0053614C">
        <w:t>tracking the CPE over time. Additional processing gain</w:t>
      </w:r>
      <w:r w:rsidR="00A256F8">
        <w:t xml:space="preserve"> </w:t>
      </w:r>
      <w:r w:rsidR="0053614C">
        <w:t>can also allow</w:t>
      </w:r>
      <w:r w:rsidR="00A256F8">
        <w:t xml:space="preserve"> the PTRS to be transmitted without precoding, enabling sharing between users in certain scenarios. </w:t>
      </w:r>
      <w:r w:rsidR="004661F0">
        <w:t>A downside of</w:t>
      </w:r>
      <w:r w:rsidR="00A256F8">
        <w:t xml:space="preserve"> </w:t>
      </w:r>
      <w:r w:rsidR="004661F0">
        <w:t xml:space="preserve">a </w:t>
      </w:r>
      <w:r w:rsidR="00A256F8">
        <w:t>frequency confined signal is</w:t>
      </w:r>
      <w:r w:rsidR="004661F0">
        <w:t xml:space="preserve"> that it is</w:t>
      </w:r>
      <w:r w:rsidR="00A256F8">
        <w:t xml:space="preserve"> more sensitive to frequency selective fading, as compared to a signal distributed in frequency</w:t>
      </w:r>
      <w:r w:rsidR="00DF2D12">
        <w:t>.</w:t>
      </w:r>
      <w:r w:rsidR="00F42B29">
        <w:t xml:space="preserve"> Observe that it is an open question the impact of pre-coding, for example, in high speed scenarios were Doppler estimation is also needed.</w:t>
      </w:r>
    </w:p>
    <w:p w14:paraId="4E719D53" w14:textId="77777777" w:rsidR="00DD78E9" w:rsidRPr="008037D9" w:rsidRDefault="004661F0" w:rsidP="00DD78E9">
      <w:r>
        <w:t xml:space="preserve">By instead distributing the signal over a number of subcarriers, a diversity gain is achieved. </w:t>
      </w:r>
      <w:r w:rsidR="00000ED3">
        <w:t xml:space="preserve">This construction </w:t>
      </w:r>
      <w:r>
        <w:t>requires the PTRS to rely on</w:t>
      </w:r>
      <w:r w:rsidR="00DD78E9">
        <w:t xml:space="preserve"> a</w:t>
      </w:r>
      <w:r>
        <w:t xml:space="preserve"> DMRS, since an initial channel estimate </w:t>
      </w:r>
      <w:r w:rsidR="007601C5">
        <w:t>is</w:t>
      </w:r>
      <w:r>
        <w:t xml:space="preserve"> needed in order to estimate the</w:t>
      </w:r>
      <w:r w:rsidR="007601C5">
        <w:t xml:space="preserve"> CPE component. </w:t>
      </w:r>
      <w:r w:rsidR="00DD78E9">
        <w:t>A benefit of this approach is that the</w:t>
      </w:r>
      <w:r w:rsidR="00000ED3">
        <w:t xml:space="preserve"> DMRS based </w:t>
      </w:r>
      <w:r w:rsidR="00DD78E9">
        <w:t xml:space="preserve">channel </w:t>
      </w:r>
      <w:r w:rsidR="00000ED3">
        <w:t>estimate will provide a reliable reference point due to, in general, a large processing gain.</w:t>
      </w:r>
      <w:r w:rsidR="00D67FAE">
        <w:t xml:space="preserve"> </w:t>
      </w:r>
      <w:r w:rsidR="00B23879">
        <w:t>How many subcarriers are needed</w:t>
      </w:r>
      <w:r w:rsidR="00986895">
        <w:t xml:space="preserve"> for PTRS</w:t>
      </w:r>
      <w:r w:rsidR="00B23879">
        <w:t xml:space="preserve">, and their placement in the scheduled resources, may depend on the link quality, as well as on the scheduled bandwidth. </w:t>
      </w:r>
      <w:r w:rsidR="00986895">
        <w:rPr>
          <w:lang w:val="en-US"/>
        </w:rPr>
        <w:t>An additional aspect to consider is how to distribute PTRS in frequency for different subcarrier spacing.</w:t>
      </w:r>
      <w:r w:rsidR="00432C4E">
        <w:rPr>
          <w:lang w:val="en-US"/>
        </w:rPr>
        <w:t xml:space="preserve"> Preferably, the placement should be numerology independent.</w:t>
      </w:r>
      <w:r w:rsidR="00986895">
        <w:t xml:space="preserve"> </w:t>
      </w:r>
      <w:r w:rsidR="00432C4E">
        <w:t xml:space="preserve">The placement and density in frequency </w:t>
      </w:r>
      <w:r w:rsidR="00F42B29">
        <w:t xml:space="preserve">and time </w:t>
      </w:r>
      <w:r w:rsidR="00F42B29">
        <w:rPr>
          <w:lang w:val="en-US"/>
        </w:rPr>
        <w:t>is investigated more in later sections</w:t>
      </w:r>
      <w:r w:rsidR="00432C4E">
        <w:t>.</w:t>
      </w:r>
    </w:p>
    <w:p w14:paraId="77AD4D12" w14:textId="77777777" w:rsidR="00432C4E" w:rsidRDefault="007B7531" w:rsidP="00F53BA4">
      <w:r>
        <w:t>For MIMO transmissions</w:t>
      </w:r>
      <w:r w:rsidR="00000ED3">
        <w:t xml:space="preserve">, the question arises on which </w:t>
      </w:r>
      <w:proofErr w:type="spellStart"/>
      <w:r w:rsidR="00000ED3">
        <w:t>Tx</w:t>
      </w:r>
      <w:proofErr w:type="spellEnd"/>
      <w:r w:rsidR="00000ED3">
        <w:t xml:space="preserve"> port to use</w:t>
      </w:r>
      <w:r w:rsidR="00D95987">
        <w:t xml:space="preserve"> for </w:t>
      </w:r>
      <w:r>
        <w:t xml:space="preserve">PTRS </w:t>
      </w:r>
      <w:r w:rsidR="00D95987">
        <w:t>transmission</w:t>
      </w:r>
      <w:r w:rsidR="00000ED3">
        <w:t>.</w:t>
      </w:r>
      <w:r w:rsidR="00D95987">
        <w:t xml:space="preserve"> Since the CPE can be approximated as common to all </w:t>
      </w:r>
      <w:proofErr w:type="spellStart"/>
      <w:r w:rsidR="00D95987">
        <w:t>Tx</w:t>
      </w:r>
      <w:proofErr w:type="spellEnd"/>
      <w:r w:rsidR="00D95987">
        <w:t xml:space="preserve"> ports, transmitting the PTRS on a </w:t>
      </w:r>
      <w:r w:rsidR="00F42B29">
        <w:t xml:space="preserve">single port could be sufficient as long as Doppler can be estimated and corrected per port. In this case PTRS should be transmitted over the port with the best SINR. </w:t>
      </w:r>
    </w:p>
    <w:p w14:paraId="4E729629" w14:textId="77777777" w:rsidR="00F42B29" w:rsidRPr="00F42B29" w:rsidRDefault="00F42B29" w:rsidP="00F53BA4">
      <w:pPr>
        <w:pStyle w:val="Observation"/>
        <w:rPr>
          <w:lang w:val="en-US"/>
        </w:rPr>
      </w:pPr>
      <w:r>
        <w:rPr>
          <w:lang w:val="en-US"/>
        </w:rPr>
        <w:t>For MIMO transmissions PTRS should be mapped to the port with the best SINR</w:t>
      </w:r>
    </w:p>
    <w:p w14:paraId="1CF78F05" w14:textId="77777777" w:rsidR="00FD1206" w:rsidRPr="008037D9" w:rsidRDefault="00157189" w:rsidP="00FD1206">
      <w:bookmarkStart w:id="92" w:name="_Toc465672105"/>
      <w:bookmarkStart w:id="93" w:name="_Toc465672141"/>
      <w:bookmarkStart w:id="94" w:name="_Toc465672151"/>
      <w:bookmarkStart w:id="95" w:name="_Toc465672180"/>
      <w:bookmarkStart w:id="96" w:name="_Toc465681280"/>
      <w:bookmarkStart w:id="97" w:name="_Toc465682108"/>
      <w:bookmarkStart w:id="98" w:name="_Toc465682117"/>
      <w:bookmarkStart w:id="99" w:name="_Toc465682155"/>
      <w:bookmarkStart w:id="100" w:name="_Toc465682188"/>
      <w:bookmarkStart w:id="101" w:name="_Toc465672106"/>
      <w:bookmarkStart w:id="102" w:name="_Toc465672142"/>
      <w:bookmarkStart w:id="103" w:name="_Toc465672152"/>
      <w:bookmarkStart w:id="104" w:name="_Toc465672181"/>
      <w:bookmarkStart w:id="105" w:name="_Toc465681281"/>
      <w:bookmarkStart w:id="106" w:name="_Toc465682109"/>
      <w:bookmarkStart w:id="107" w:name="_Toc465682118"/>
      <w:bookmarkStart w:id="108" w:name="_Toc465682156"/>
      <w:bookmarkStart w:id="109" w:name="_Toc465682189"/>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r>
        <w:t xml:space="preserve">For co-scheduled UE </w:t>
      </w:r>
      <w:r w:rsidR="00D67FAE">
        <w:t>transmissions</w:t>
      </w:r>
      <w:r w:rsidR="004B57A1">
        <w:t xml:space="preserve"> in the UL, within the same time-frequency resources</w:t>
      </w:r>
      <w:r>
        <w:t>,</w:t>
      </w:r>
      <w:r w:rsidR="002E5939">
        <w:t xml:space="preserve"> e.g. MU-MIMO,</w:t>
      </w:r>
      <w:r>
        <w:t xml:space="preserve"> inter-UE interference</w:t>
      </w:r>
      <w:r w:rsidR="00D0624E">
        <w:t xml:space="preserve"> has to be addressed. </w:t>
      </w:r>
      <w:r w:rsidR="002E5939">
        <w:t>Preferably</w:t>
      </w:r>
      <w:r w:rsidR="00D95987">
        <w:t xml:space="preserve">, the PTRS </w:t>
      </w:r>
      <w:r w:rsidR="004B57A1">
        <w:t xml:space="preserve">could </w:t>
      </w:r>
      <w:r w:rsidR="00D95987">
        <w:t xml:space="preserve">be designed to allow for a number of orthogonal signals. </w:t>
      </w:r>
      <w:r w:rsidR="00E17F70">
        <w:t>Due to the short coherence time of phase noise</w:t>
      </w:r>
      <w:r w:rsidR="00D95987">
        <w:t xml:space="preserve">, applying coding in the time domain </w:t>
      </w:r>
      <w:r w:rsidR="00E17F70">
        <w:t xml:space="preserve">may not be </w:t>
      </w:r>
      <w:r w:rsidR="00D95987">
        <w:t xml:space="preserve">a </w:t>
      </w:r>
      <w:r w:rsidR="00E17F70">
        <w:t xml:space="preserve">suitable </w:t>
      </w:r>
      <w:r w:rsidR="00D95987">
        <w:t>option</w:t>
      </w:r>
      <w:r w:rsidR="00E17F70">
        <w:t>,</w:t>
      </w:r>
      <w:r w:rsidR="00D67FAE">
        <w:t xml:space="preserve"> </w:t>
      </w:r>
      <w:r w:rsidR="00D95987">
        <w:t xml:space="preserve">instead the frequency </w:t>
      </w:r>
      <w:r w:rsidR="00D0624E">
        <w:t xml:space="preserve">domain need to be exploited for orthogonality. </w:t>
      </w:r>
      <w:r w:rsidR="002E5939">
        <w:t>Additionally</w:t>
      </w:r>
      <w:r w:rsidR="004B57A1">
        <w:t>, when</w:t>
      </w:r>
      <w:r w:rsidR="002E5939">
        <w:t xml:space="preserve"> co-scheduling larger number of</w:t>
      </w:r>
      <w:r w:rsidR="00D0624E">
        <w:t xml:space="preserve"> users, </w:t>
      </w:r>
      <w:r w:rsidR="00D95987">
        <w:t xml:space="preserve">spatial </w:t>
      </w:r>
      <w:r w:rsidR="00D0624E">
        <w:t xml:space="preserve">separation of UEs </w:t>
      </w:r>
      <w:r w:rsidR="002E5939">
        <w:t>should</w:t>
      </w:r>
      <w:r w:rsidR="004B57A1">
        <w:t xml:space="preserve"> instead</w:t>
      </w:r>
      <w:r w:rsidR="00D95987">
        <w:t xml:space="preserve"> be </w:t>
      </w:r>
      <w:r w:rsidR="00156474">
        <w:t>applied</w:t>
      </w:r>
      <w:r w:rsidR="00D0624E">
        <w:t xml:space="preserve">, as well as </w:t>
      </w:r>
      <w:r w:rsidR="002E5939">
        <w:t>the use of</w:t>
      </w:r>
      <w:r w:rsidR="00156474">
        <w:t xml:space="preserve"> </w:t>
      </w:r>
      <w:r w:rsidR="00D0624E">
        <w:t>interference cancellation in the receiver</w:t>
      </w:r>
      <w:r w:rsidR="00156474">
        <w:t xml:space="preserve">. This puts requirements on which receiver type to be assumed for evaluations of PTRS dimensioning, which is further discussed in </w:t>
      </w:r>
      <w:r w:rsidR="007A6004">
        <w:fldChar w:fldCharType="begin"/>
      </w:r>
      <w:r w:rsidR="007A6004">
        <w:instrText xml:space="preserve"> REF _Ref465858463 \r \h </w:instrText>
      </w:r>
      <w:r w:rsidR="007A6004">
        <w:fldChar w:fldCharType="separate"/>
      </w:r>
      <w:r w:rsidR="009914F9">
        <w:t>[2]</w:t>
      </w:r>
      <w:r w:rsidR="007A6004">
        <w:fldChar w:fldCharType="end"/>
      </w:r>
      <w:r w:rsidR="00156474">
        <w:t xml:space="preserve">. </w:t>
      </w:r>
      <w:r w:rsidR="00D0624E">
        <w:t xml:space="preserve"> </w:t>
      </w:r>
    </w:p>
    <w:p w14:paraId="60366A69" w14:textId="77777777" w:rsidR="00FD1206" w:rsidRPr="00AD6CAF" w:rsidRDefault="00134641" w:rsidP="00FD1206">
      <w:pPr>
        <w:pStyle w:val="Observation"/>
        <w:rPr>
          <w:lang w:val="en-US"/>
        </w:rPr>
      </w:pPr>
      <w:bookmarkStart w:id="110" w:name="_Toc465858455"/>
      <w:bookmarkStart w:id="111" w:name="_Toc465938499"/>
      <w:bookmarkStart w:id="112" w:name="_Toc465672107"/>
      <w:bookmarkStart w:id="113" w:name="_Toc465672143"/>
      <w:bookmarkStart w:id="114" w:name="_Toc465672153"/>
      <w:bookmarkStart w:id="115" w:name="_Toc465672182"/>
      <w:bookmarkStart w:id="116" w:name="_Toc465681282"/>
      <w:bookmarkStart w:id="117" w:name="_Toc465682110"/>
      <w:bookmarkStart w:id="118" w:name="_Toc465682119"/>
      <w:bookmarkStart w:id="119" w:name="_Toc465682140"/>
      <w:bookmarkStart w:id="120" w:name="_Toc465682157"/>
      <w:bookmarkStart w:id="121" w:name="_Toc465682190"/>
      <w:bookmarkStart w:id="122" w:name="_Toc465682212"/>
      <w:bookmarkStart w:id="123" w:name="_Toc465682266"/>
      <w:bookmarkStart w:id="124" w:name="_Toc465682274"/>
      <w:bookmarkStart w:id="125" w:name="_Toc465682280"/>
      <w:bookmarkStart w:id="126" w:name="_Toc465682287"/>
      <w:bookmarkStart w:id="127" w:name="_Toc465682366"/>
      <w:bookmarkStart w:id="128" w:name="_Toc465682383"/>
      <w:bookmarkStart w:id="129" w:name="_Toc465685633"/>
      <w:bookmarkStart w:id="130" w:name="_Toc465948192"/>
      <w:bookmarkStart w:id="131" w:name="_Toc465948321"/>
      <w:bookmarkStart w:id="132" w:name="_Toc466012209"/>
      <w:bookmarkStart w:id="133" w:name="_Toc466024212"/>
      <w:bookmarkStart w:id="134" w:name="_Toc466025480"/>
      <w:r>
        <w:rPr>
          <w:lang w:val="en-US"/>
        </w:rPr>
        <w:t xml:space="preserve">For co-scheduling users within the same time-frequency resources in the UL, </w:t>
      </w:r>
      <w:r w:rsidR="00A12B83">
        <w:rPr>
          <w:lang w:val="en-US"/>
        </w:rPr>
        <w:t>orthogonal</w:t>
      </w:r>
      <w:r w:rsidR="00E17F70">
        <w:rPr>
          <w:lang w:val="en-US"/>
        </w:rPr>
        <w:t xml:space="preserve"> PTRS signals</w:t>
      </w:r>
      <w:bookmarkStart w:id="135" w:name="_Toc465858456"/>
      <w:bookmarkStart w:id="136" w:name="_Toc465938500"/>
      <w:bookmarkEnd w:id="110"/>
      <w:bookmarkEnd w:id="111"/>
      <w:r w:rsidR="008A5D96">
        <w:rPr>
          <w:lang w:val="en-US"/>
        </w:rPr>
        <w:t>;</w:t>
      </w:r>
      <w:r w:rsidR="00156474">
        <w:rPr>
          <w:lang w:val="en-US"/>
        </w:rPr>
        <w:t xml:space="preserve"> spatial UE separation as well as interf</w:t>
      </w:r>
      <w:r w:rsidR="0051094B">
        <w:rPr>
          <w:lang w:val="en-US"/>
        </w:rPr>
        <w:t>erence cancelling receivers</w:t>
      </w:r>
      <w:r w:rsidR="008A5D96">
        <w:rPr>
          <w:lang w:val="en-US"/>
        </w:rPr>
        <w:t xml:space="preserve"> sh</w:t>
      </w:r>
      <w:r>
        <w:rPr>
          <w:lang w:val="en-US"/>
        </w:rPr>
        <w:t>ould be exploited</w:t>
      </w:r>
      <w:r w:rsidR="00157189">
        <w:rPr>
          <w:lang w:val="en-US"/>
        </w:rPr>
        <w:t>.</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229D35CF" w14:textId="77777777" w:rsidR="00FD1206" w:rsidRPr="00F53BA4" w:rsidRDefault="00FD1206" w:rsidP="00E30225">
      <w:pPr>
        <w:pStyle w:val="BodyText"/>
        <w:rPr>
          <w:lang w:val="en-US"/>
        </w:rPr>
      </w:pPr>
    </w:p>
    <w:p w14:paraId="0425FCC0" w14:textId="77777777" w:rsidR="003D65EF" w:rsidRDefault="003D65EF" w:rsidP="00887243">
      <w:pPr>
        <w:pStyle w:val="BodyText"/>
        <w:rPr>
          <w:b/>
          <w:bCs/>
          <w:szCs w:val="22"/>
        </w:rPr>
      </w:pPr>
      <w:r>
        <w:t>Based on the above discussion, the following proposals are made</w:t>
      </w:r>
    </w:p>
    <w:p w14:paraId="405E0E38" w14:textId="77777777" w:rsidR="00887243" w:rsidRDefault="001C7F89" w:rsidP="00B558AF">
      <w:pPr>
        <w:pStyle w:val="Proposal"/>
      </w:pPr>
      <w:bookmarkStart w:id="137" w:name="_Toc465681924"/>
      <w:bookmarkStart w:id="138" w:name="_Toc465938502"/>
      <w:bookmarkStart w:id="139" w:name="_Toc465948180"/>
      <w:bookmarkStart w:id="140" w:name="_Toc465948309"/>
      <w:bookmarkStart w:id="141" w:name="_Toc466012197"/>
      <w:bookmarkStart w:id="142" w:name="_Toc466024214"/>
      <w:bookmarkStart w:id="143" w:name="_Toc466024328"/>
      <w:bookmarkStart w:id="144" w:name="_Toc466025482"/>
      <w:bookmarkStart w:id="145" w:name="_Toc466035653"/>
      <w:bookmarkStart w:id="146" w:name="_Toc471746742"/>
      <w:r w:rsidRPr="00F53BA4">
        <w:lastRenderedPageBreak/>
        <w:t xml:space="preserve">As a baseline, </w:t>
      </w:r>
      <w:bookmarkStart w:id="147" w:name="_Toc465869519"/>
      <w:bookmarkEnd w:id="137"/>
      <w:r w:rsidR="0005527E">
        <w:t>PTRS should be transmitted only when needed</w:t>
      </w:r>
      <w:bookmarkEnd w:id="147"/>
      <w:r>
        <w:t>.</w:t>
      </w:r>
      <w:bookmarkEnd w:id="138"/>
      <w:bookmarkEnd w:id="139"/>
      <w:bookmarkEnd w:id="140"/>
      <w:bookmarkEnd w:id="141"/>
      <w:bookmarkEnd w:id="142"/>
      <w:bookmarkEnd w:id="143"/>
      <w:bookmarkEnd w:id="144"/>
      <w:bookmarkEnd w:id="145"/>
      <w:bookmarkEnd w:id="146"/>
      <w:r>
        <w:t xml:space="preserve"> </w:t>
      </w:r>
    </w:p>
    <w:p w14:paraId="73544438" w14:textId="77777777" w:rsidR="0005527E" w:rsidRPr="00513029" w:rsidRDefault="00513029" w:rsidP="00513029">
      <w:pPr>
        <w:pStyle w:val="Proposal"/>
        <w:rPr>
          <w:rFonts w:ascii="Calibri" w:hAnsi="Calibri"/>
          <w:lang w:val="en-US" w:eastAsia="en-US"/>
        </w:rPr>
      </w:pPr>
      <w:bookmarkStart w:id="148" w:name="_Toc465938503"/>
      <w:bookmarkStart w:id="149" w:name="_Toc465948181"/>
      <w:bookmarkStart w:id="150" w:name="_Toc465948310"/>
      <w:bookmarkStart w:id="151" w:name="_Toc466012198"/>
      <w:bookmarkStart w:id="152" w:name="_Toc466024215"/>
      <w:bookmarkStart w:id="153" w:name="_Toc466024329"/>
      <w:bookmarkStart w:id="154" w:name="_Toc466025483"/>
      <w:bookmarkStart w:id="155" w:name="_Toc466035654"/>
      <w:bookmarkStart w:id="156" w:name="_Toc471746743"/>
      <w:r>
        <w:t>As a baseline, the PTRS should be configurable per UE.</w:t>
      </w:r>
      <w:bookmarkEnd w:id="148"/>
      <w:bookmarkEnd w:id="149"/>
      <w:bookmarkEnd w:id="150"/>
      <w:bookmarkEnd w:id="151"/>
      <w:bookmarkEnd w:id="152"/>
      <w:bookmarkEnd w:id="153"/>
      <w:bookmarkEnd w:id="154"/>
      <w:bookmarkEnd w:id="155"/>
      <w:bookmarkEnd w:id="156"/>
    </w:p>
    <w:p w14:paraId="02CA1C4C" w14:textId="77777777" w:rsidR="00F53BA4" w:rsidRDefault="00F53BA4" w:rsidP="00B558AF">
      <w:pPr>
        <w:pStyle w:val="Proposal"/>
      </w:pPr>
      <w:bookmarkStart w:id="157" w:name="_Toc466024216"/>
      <w:bookmarkStart w:id="158" w:name="_Toc466024330"/>
      <w:bookmarkStart w:id="159" w:name="_Toc466025484"/>
      <w:bookmarkStart w:id="160" w:name="_Toc466035655"/>
      <w:bookmarkStart w:id="161" w:name="_Toc471746744"/>
      <w:r>
        <w:t>As a baseline, the PTRS should be transmitted together with DMRS.</w:t>
      </w:r>
      <w:bookmarkEnd w:id="157"/>
      <w:bookmarkEnd w:id="158"/>
      <w:bookmarkEnd w:id="159"/>
      <w:bookmarkEnd w:id="160"/>
      <w:bookmarkEnd w:id="161"/>
    </w:p>
    <w:p w14:paraId="1EAC3E24" w14:textId="77777777" w:rsidR="002E5939" w:rsidRDefault="004B57A1" w:rsidP="00B558AF">
      <w:pPr>
        <w:pStyle w:val="Proposal"/>
      </w:pPr>
      <w:bookmarkStart w:id="162" w:name="_Toc465938504"/>
      <w:bookmarkStart w:id="163" w:name="_Toc465948182"/>
      <w:bookmarkStart w:id="164" w:name="_Toc465948311"/>
      <w:bookmarkStart w:id="165" w:name="_Toc466012199"/>
      <w:bookmarkStart w:id="166" w:name="_Toc466024217"/>
      <w:bookmarkStart w:id="167" w:name="_Toc466024331"/>
      <w:bookmarkStart w:id="168" w:name="_Toc466025485"/>
      <w:bookmarkStart w:id="169" w:name="_Toc466035656"/>
      <w:bookmarkStart w:id="170" w:name="_Toc471746745"/>
      <w:r>
        <w:t xml:space="preserve">Study the </w:t>
      </w:r>
      <w:r w:rsidR="00F53BA4">
        <w:t xml:space="preserve">required </w:t>
      </w:r>
      <w:r>
        <w:t xml:space="preserve">PTRS </w:t>
      </w:r>
      <w:r w:rsidR="00F53BA4">
        <w:t xml:space="preserve">time and frequency allocation </w:t>
      </w:r>
      <w:r>
        <w:t xml:space="preserve">with respect </w:t>
      </w:r>
      <w:r w:rsidR="0013449C">
        <w:t>to</w:t>
      </w:r>
      <w:r>
        <w:t xml:space="preserve"> overhead and system performance.</w:t>
      </w:r>
      <w:bookmarkEnd w:id="162"/>
      <w:bookmarkEnd w:id="163"/>
      <w:bookmarkEnd w:id="164"/>
      <w:bookmarkEnd w:id="165"/>
      <w:bookmarkEnd w:id="166"/>
      <w:bookmarkEnd w:id="167"/>
      <w:bookmarkEnd w:id="168"/>
      <w:bookmarkEnd w:id="169"/>
      <w:bookmarkEnd w:id="170"/>
      <w:r>
        <w:t xml:space="preserve"> </w:t>
      </w:r>
    </w:p>
    <w:p w14:paraId="50D8BD34" w14:textId="77777777" w:rsidR="009F6ED9" w:rsidRDefault="006418B4" w:rsidP="00B558AF">
      <w:pPr>
        <w:pStyle w:val="Proposal"/>
      </w:pPr>
      <w:bookmarkStart w:id="171" w:name="_Toc465948183"/>
      <w:bookmarkStart w:id="172" w:name="_Toc465948312"/>
      <w:bookmarkStart w:id="173" w:name="_Toc466012200"/>
      <w:bookmarkStart w:id="174" w:name="_Toc466024218"/>
      <w:bookmarkStart w:id="175" w:name="_Toc466024332"/>
      <w:bookmarkStart w:id="176" w:name="_Toc466025486"/>
      <w:bookmarkStart w:id="177" w:name="_Toc466035657"/>
      <w:bookmarkStart w:id="178" w:name="_Toc471746746"/>
      <w:r>
        <w:t>One</w:t>
      </w:r>
      <w:r w:rsidR="002E5939">
        <w:t xml:space="preserve"> orthogonal PTRS </w:t>
      </w:r>
      <w:r>
        <w:t xml:space="preserve">for every four DMRS ports </w:t>
      </w:r>
      <w:r w:rsidR="002E5939">
        <w:t>should be sufficient to handle, e.g. MU-MIMO.</w:t>
      </w:r>
      <w:bookmarkEnd w:id="171"/>
      <w:bookmarkEnd w:id="172"/>
      <w:bookmarkEnd w:id="173"/>
      <w:bookmarkEnd w:id="174"/>
      <w:bookmarkEnd w:id="175"/>
      <w:bookmarkEnd w:id="176"/>
      <w:bookmarkEnd w:id="177"/>
      <w:bookmarkEnd w:id="178"/>
      <w:r w:rsidR="002E5939">
        <w:t xml:space="preserve"> </w:t>
      </w:r>
    </w:p>
    <w:p w14:paraId="25DF415E" w14:textId="77777777" w:rsidR="00E17FDB" w:rsidRDefault="00E17FDB" w:rsidP="00B558AF">
      <w:pPr>
        <w:pStyle w:val="Proposal"/>
      </w:pPr>
      <w:bookmarkStart w:id="179" w:name="_Toc465869521"/>
      <w:bookmarkStart w:id="180" w:name="_Toc465938505"/>
      <w:bookmarkStart w:id="181" w:name="_Toc465948184"/>
      <w:bookmarkStart w:id="182" w:name="_Toc465948313"/>
      <w:bookmarkStart w:id="183" w:name="_Toc466012201"/>
      <w:bookmarkStart w:id="184" w:name="_Toc466024219"/>
      <w:bookmarkStart w:id="185" w:name="_Toc466024333"/>
      <w:bookmarkStart w:id="186" w:name="_Toc466025487"/>
      <w:bookmarkStart w:id="187" w:name="_Toc466035658"/>
      <w:bookmarkStart w:id="188" w:name="_Toc471746747"/>
      <w:r>
        <w:t>Receiver capabilities in terms of number of Rx antenna branches and interference suppression capabilities need to be taken into account when dimensioning PTRS.</w:t>
      </w:r>
      <w:bookmarkEnd w:id="179"/>
      <w:bookmarkEnd w:id="180"/>
      <w:bookmarkEnd w:id="181"/>
      <w:bookmarkEnd w:id="182"/>
      <w:bookmarkEnd w:id="183"/>
      <w:bookmarkEnd w:id="184"/>
      <w:bookmarkEnd w:id="185"/>
      <w:bookmarkEnd w:id="186"/>
      <w:bookmarkEnd w:id="187"/>
      <w:bookmarkEnd w:id="188"/>
    </w:p>
    <w:p w14:paraId="00DB85F3" w14:textId="77777777" w:rsidR="00716DFC" w:rsidRDefault="00716DFC" w:rsidP="00716DFC">
      <w:pPr>
        <w:pStyle w:val="Proposal"/>
        <w:numPr>
          <w:ilvl w:val="0"/>
          <w:numId w:val="0"/>
        </w:numPr>
        <w:ind w:left="1701" w:hanging="1701"/>
      </w:pPr>
    </w:p>
    <w:p w14:paraId="00AE63BE" w14:textId="77777777" w:rsidR="005E1002" w:rsidRDefault="005E1002" w:rsidP="00716DFC">
      <w:pPr>
        <w:pStyle w:val="Heading1"/>
      </w:pPr>
      <w:r>
        <w:t xml:space="preserve">Evaluation of PTRS density </w:t>
      </w:r>
    </w:p>
    <w:p w14:paraId="3D3526CC" w14:textId="77777777" w:rsidR="005E1002" w:rsidRPr="00C01BE4" w:rsidRDefault="003D5D4E" w:rsidP="00C01BE4">
      <w:r>
        <w:t xml:space="preserve">In this section we present simulation results for a single link scenario, related to PTRS density. We start by describing the estimation method used for the evaluation, before we present the simulation results.  </w:t>
      </w:r>
    </w:p>
    <w:p w14:paraId="3B1E3CFB" w14:textId="77777777" w:rsidR="00716DFC" w:rsidRDefault="00716DFC" w:rsidP="00C01BE4">
      <w:pPr>
        <w:pStyle w:val="Heading2"/>
      </w:pPr>
      <w:r>
        <w:t>Phase estimation</w:t>
      </w:r>
    </w:p>
    <w:p w14:paraId="121644C0" w14:textId="77777777" w:rsidR="002221AE" w:rsidRDefault="002221AE" w:rsidP="002221AE">
      <w:r>
        <w:t>To maintain comparability between results and facilitate simple implementation we describe and use a basic method for CPE compensation.</w:t>
      </w:r>
    </w:p>
    <w:p w14:paraId="7B582BE0" w14:textId="77777777" w:rsidR="002221AE" w:rsidRDefault="002221AE" w:rsidP="002221AE">
      <w:r>
        <w:t xml:space="preserve">Let us denote the channel estimate in the DMRS RE with subcarrier </w:t>
      </w:r>
      <m:oMath>
        <m:r>
          <w:rPr>
            <w:rFonts w:ascii="Cambria Math" w:hAnsi="Cambria Math"/>
          </w:rPr>
          <m:t>l</m:t>
        </m:r>
      </m:oMath>
      <w:r>
        <w:t xml:space="preserve"> and symbol </w:t>
      </w:r>
      <m:oMath>
        <m:r>
          <w:rPr>
            <w:rFonts w:ascii="Cambria Math" w:hAnsi="Cambria Math"/>
          </w:rPr>
          <m:t>d</m:t>
        </m:r>
      </m:oMath>
    </w:p>
    <w:p w14:paraId="00981E13" w14:textId="77777777" w:rsidR="002221AE" w:rsidRPr="0008645F" w:rsidRDefault="00394F41" w:rsidP="002221AE">
      <w:pPr>
        <w:jc w:val="center"/>
      </w:pPr>
      <m:oMathPara>
        <m:oMath>
          <m:sSubSup>
            <m:sSubSupPr>
              <m:ctrlPr>
                <w:rPr>
                  <w:rFonts w:ascii="Cambria Math" w:hAnsi="Cambria Math"/>
                  <w:i/>
                </w:rPr>
              </m:ctrlPr>
            </m:sSubSupPr>
            <m:e>
              <m:acc>
                <m:accPr>
                  <m:ctrlPr>
                    <w:rPr>
                      <w:rFonts w:ascii="Cambria Math" w:hAnsi="Cambria Math"/>
                      <w:i/>
                    </w:rPr>
                  </m:ctrlPr>
                </m:accPr>
                <m:e>
                  <m:r>
                    <w:rPr>
                      <w:rFonts w:ascii="Cambria Math" w:hAnsi="Cambria Math"/>
                    </w:rPr>
                    <m:t>H</m:t>
                  </m:r>
                </m:e>
              </m:acc>
            </m:e>
            <m:sub>
              <m:r>
                <w:rPr>
                  <w:rFonts w:ascii="Cambria Math" w:hAnsi="Cambria Math"/>
                </w:rPr>
                <m:t>l,d</m:t>
              </m:r>
            </m:sub>
            <m:sup>
              <m:r>
                <w:rPr>
                  <w:rFonts w:ascii="Cambria Math" w:hAnsi="Cambria Math"/>
                </w:rPr>
                <m:t>DMRS</m:t>
              </m:r>
            </m:sup>
          </m:sSubSup>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l,d</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ϕ</m:t>
                  </m:r>
                </m:e>
                <m:sub>
                  <m:r>
                    <w:rPr>
                      <w:rFonts w:ascii="Cambria Math" w:hAnsi="Cambria Math"/>
                    </w:rPr>
                    <m:t>d</m:t>
                  </m:r>
                </m:sub>
              </m:sSub>
            </m:sup>
          </m:sSup>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l,d</m:t>
              </m:r>
            </m:sub>
          </m:sSub>
          <m:r>
            <w:rPr>
              <w:rFonts w:ascii="Cambria Math" w:hAnsi="Cambria Math"/>
            </w:rPr>
            <m:t>,</m:t>
          </m:r>
        </m:oMath>
      </m:oMathPara>
    </w:p>
    <w:p w14:paraId="66C66F61" w14:textId="77777777" w:rsidR="002221AE" w:rsidRPr="004006F0" w:rsidRDefault="002221AE" w:rsidP="002221AE">
      <w:r>
        <w:t xml:space="preserve">where </w:t>
      </w:r>
      <m:oMath>
        <m:sSub>
          <m:sSubPr>
            <m:ctrlPr>
              <w:rPr>
                <w:rFonts w:ascii="Cambria Math" w:hAnsi="Cambria Math"/>
                <w:i/>
              </w:rPr>
            </m:ctrlPr>
          </m:sSubPr>
          <m:e>
            <m:r>
              <w:rPr>
                <w:rFonts w:ascii="Cambria Math" w:hAnsi="Cambria Math"/>
              </w:rPr>
              <m:t>H</m:t>
            </m:r>
          </m:e>
          <m:sub>
            <m:r>
              <w:rPr>
                <w:rFonts w:ascii="Cambria Math" w:hAnsi="Cambria Math"/>
              </w:rPr>
              <m:t>l,d</m:t>
            </m:r>
          </m:sub>
        </m:sSub>
      </m:oMath>
      <w:r>
        <w:t xml:space="preserve"> is the true channel frequency response for subcarrier </w:t>
      </w:r>
      <m:oMath>
        <m:r>
          <w:rPr>
            <w:rFonts w:ascii="Cambria Math" w:hAnsi="Cambria Math"/>
          </w:rPr>
          <m:t>l</m:t>
        </m:r>
      </m:oMath>
      <w:r>
        <w:t xml:space="preserve"> and symbol </w:t>
      </w:r>
      <m:oMath>
        <m:r>
          <w:rPr>
            <w:rFonts w:ascii="Cambria Math" w:hAnsi="Cambria Math"/>
          </w:rPr>
          <m:t>d</m:t>
        </m:r>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l,d</m:t>
            </m:r>
          </m:sub>
        </m:sSub>
      </m:oMath>
      <w:r w:rsidR="00A0009B">
        <w:t xml:space="preserve"> is AWGN </w:t>
      </w:r>
      <w:r>
        <w:t xml:space="preserve">and </w:t>
      </w:r>
      <m:oMath>
        <m:sSub>
          <m:sSubPr>
            <m:ctrlPr>
              <w:rPr>
                <w:rFonts w:ascii="Cambria Math" w:hAnsi="Cambria Math"/>
                <w:i/>
              </w:rPr>
            </m:ctrlPr>
          </m:sSubPr>
          <m:e>
            <m:r>
              <w:rPr>
                <w:rFonts w:ascii="Cambria Math" w:hAnsi="Cambria Math"/>
              </w:rPr>
              <m:t>ϕ</m:t>
            </m:r>
          </m:e>
          <m:sub>
            <m:r>
              <w:rPr>
                <w:rFonts w:ascii="Cambria Math" w:hAnsi="Cambria Math"/>
              </w:rPr>
              <m:t>d</m:t>
            </m:r>
          </m:sub>
        </m:sSub>
      </m:oMath>
      <w:r>
        <w:t xml:space="preserve"> is the phase rotation in symbol </w:t>
      </w:r>
      <m:oMath>
        <m:r>
          <w:rPr>
            <w:rFonts w:ascii="Cambria Math" w:hAnsi="Cambria Math"/>
          </w:rPr>
          <m:t>d</m:t>
        </m:r>
      </m:oMath>
      <w:r>
        <w:t xml:space="preserve"> produced by the CPE effect, because of phase noise. By using the MMSE c</w:t>
      </w:r>
      <w:proofErr w:type="spellStart"/>
      <w:r>
        <w:t>hannel</w:t>
      </w:r>
      <w:proofErr w:type="spellEnd"/>
      <w:r>
        <w:t xml:space="preserve"> estimator we obtain the channel estimate in all the RE of the scheduled bandwidth, denoted by </w:t>
      </w:r>
      <m:oMath>
        <m:sSub>
          <m:sSubPr>
            <m:ctrlPr>
              <w:rPr>
                <w:rFonts w:ascii="Cambria Math" w:hAnsi="Cambria Math"/>
                <w:i/>
              </w:rPr>
            </m:ctrlPr>
          </m:sSubPr>
          <m:e>
            <m:acc>
              <m:accPr>
                <m:ctrlPr>
                  <w:rPr>
                    <w:rFonts w:ascii="Cambria Math" w:hAnsi="Cambria Math"/>
                    <w:i/>
                  </w:rPr>
                </m:ctrlPr>
              </m:accPr>
              <m:e>
                <m:r>
                  <w:rPr>
                    <w:rFonts w:ascii="Cambria Math" w:hAnsi="Cambria Math"/>
                  </w:rPr>
                  <m:t>H</m:t>
                </m:r>
              </m:e>
            </m:acc>
          </m:e>
          <m:sub>
            <m:r>
              <w:rPr>
                <w:rFonts w:ascii="Cambria Math" w:hAnsi="Cambria Math"/>
              </w:rPr>
              <m:t>l,q</m:t>
            </m:r>
          </m:sub>
        </m:sSub>
      </m:oMath>
      <w:r>
        <w:t xml:space="preserve"> (for subcarrier </w:t>
      </w:r>
      <m:oMath>
        <m:r>
          <w:rPr>
            <w:rFonts w:ascii="Cambria Math" w:hAnsi="Cambria Math"/>
          </w:rPr>
          <m:t>l</m:t>
        </m:r>
      </m:oMath>
      <w:r>
        <w:t xml:space="preserve"> and OFDM symbol </w:t>
      </w:r>
      <m:oMath>
        <m:r>
          <w:rPr>
            <w:rFonts w:ascii="Cambria Math" w:hAnsi="Cambria Math"/>
          </w:rPr>
          <m:t>q</m:t>
        </m:r>
      </m:oMath>
      <w:r>
        <w:t>).</w:t>
      </w:r>
    </w:p>
    <w:p w14:paraId="65ABCA15" w14:textId="77777777" w:rsidR="002221AE" w:rsidRPr="00FE2316" w:rsidRDefault="002221AE" w:rsidP="002221AE">
      <w:r>
        <w:t xml:space="preserve">The channel estimate in the PTRS RE with subcarrier </w:t>
      </w:r>
      <m:oMath>
        <m:r>
          <w:rPr>
            <w:rFonts w:ascii="Cambria Math" w:hAnsi="Cambria Math"/>
          </w:rPr>
          <m:t>l</m:t>
        </m:r>
      </m:oMath>
      <w:r>
        <w:t xml:space="preserve"> and symbol </w:t>
      </w:r>
      <m:oMath>
        <m:r>
          <w:rPr>
            <w:rFonts w:ascii="Cambria Math" w:hAnsi="Cambria Math"/>
          </w:rPr>
          <m:t>q</m:t>
        </m:r>
      </m:oMath>
      <w:r>
        <w:t xml:space="preserve"> is given by</w:t>
      </w:r>
    </w:p>
    <w:p w14:paraId="0A7477E0" w14:textId="77777777" w:rsidR="002221AE" w:rsidRPr="0008645F" w:rsidRDefault="00394F41" w:rsidP="002221AE">
      <w:pPr>
        <w:jc w:val="center"/>
      </w:pPr>
      <m:oMathPara>
        <m:oMath>
          <m:sSubSup>
            <m:sSubSupPr>
              <m:ctrlPr>
                <w:rPr>
                  <w:rFonts w:ascii="Cambria Math" w:hAnsi="Cambria Math"/>
                  <w:i/>
                </w:rPr>
              </m:ctrlPr>
            </m:sSubSupPr>
            <m:e>
              <m:acc>
                <m:accPr>
                  <m:ctrlPr>
                    <w:rPr>
                      <w:rFonts w:ascii="Cambria Math" w:hAnsi="Cambria Math"/>
                      <w:i/>
                    </w:rPr>
                  </m:ctrlPr>
                </m:accPr>
                <m:e>
                  <m:r>
                    <w:rPr>
                      <w:rFonts w:ascii="Cambria Math" w:hAnsi="Cambria Math"/>
                    </w:rPr>
                    <m:t>H</m:t>
                  </m:r>
                </m:e>
              </m:acc>
            </m:e>
            <m:sub>
              <m:r>
                <w:rPr>
                  <w:rFonts w:ascii="Cambria Math" w:hAnsi="Cambria Math"/>
                </w:rPr>
                <m:t>l,q</m:t>
              </m:r>
            </m:sub>
            <m:sup>
              <m:r>
                <w:rPr>
                  <w:rFonts w:ascii="Cambria Math" w:hAnsi="Cambria Math"/>
                </w:rPr>
                <m:t>PTRS</m:t>
              </m:r>
            </m:sup>
          </m:sSubSup>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l,q</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ϕ</m:t>
                  </m:r>
                </m:e>
                <m:sub>
                  <m:r>
                    <w:rPr>
                      <w:rFonts w:ascii="Cambria Math" w:hAnsi="Cambria Math"/>
                    </w:rPr>
                    <m:t>q</m:t>
                  </m:r>
                </m:sub>
              </m:sSub>
            </m:sup>
          </m:sSup>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l,q</m:t>
              </m:r>
            </m:sub>
          </m:sSub>
        </m:oMath>
      </m:oMathPara>
    </w:p>
    <w:p w14:paraId="31278399" w14:textId="77777777" w:rsidR="002221AE" w:rsidRDefault="002221AE" w:rsidP="002221AE">
      <w:r>
        <w:t xml:space="preserve">where </w:t>
      </w:r>
      <m:oMath>
        <m:sSub>
          <m:sSubPr>
            <m:ctrlPr>
              <w:rPr>
                <w:rFonts w:ascii="Cambria Math" w:hAnsi="Cambria Math"/>
                <w:i/>
              </w:rPr>
            </m:ctrlPr>
          </m:sSubPr>
          <m:e>
            <m:r>
              <w:rPr>
                <w:rFonts w:ascii="Cambria Math" w:hAnsi="Cambria Math"/>
              </w:rPr>
              <m:t>H</m:t>
            </m:r>
          </m:e>
          <m:sub>
            <m:r>
              <w:rPr>
                <w:rFonts w:ascii="Cambria Math" w:hAnsi="Cambria Math"/>
              </w:rPr>
              <m:t>l,q</m:t>
            </m:r>
          </m:sub>
        </m:sSub>
      </m:oMath>
      <w:r>
        <w:t xml:space="preserve"> is the true channel frequency response for subcarrier </w:t>
      </w:r>
      <m:oMath>
        <m:r>
          <w:rPr>
            <w:rFonts w:ascii="Cambria Math" w:hAnsi="Cambria Math"/>
          </w:rPr>
          <m:t>l</m:t>
        </m:r>
      </m:oMath>
      <w:r>
        <w:t xml:space="preserve"> and symbol </w:t>
      </w:r>
      <m:oMath>
        <m:r>
          <w:rPr>
            <w:rFonts w:ascii="Cambria Math" w:hAnsi="Cambria Math"/>
          </w:rPr>
          <m:t>q</m:t>
        </m:r>
      </m:oMath>
      <w:r>
        <w:t xml:space="preserve">, and </w:t>
      </w:r>
      <m:oMath>
        <m:sSub>
          <m:sSubPr>
            <m:ctrlPr>
              <w:rPr>
                <w:rFonts w:ascii="Cambria Math" w:hAnsi="Cambria Math"/>
                <w:i/>
              </w:rPr>
            </m:ctrlPr>
          </m:sSubPr>
          <m:e>
            <m:r>
              <w:rPr>
                <w:rFonts w:ascii="Cambria Math" w:hAnsi="Cambria Math"/>
              </w:rPr>
              <m:t>ϕ</m:t>
            </m:r>
          </m:e>
          <m:sub>
            <m:r>
              <w:rPr>
                <w:rFonts w:ascii="Cambria Math" w:hAnsi="Cambria Math"/>
              </w:rPr>
              <m:t>q</m:t>
            </m:r>
          </m:sub>
        </m:sSub>
      </m:oMath>
      <w:r>
        <w:t xml:space="preserve"> is the phase rotation in symbol </w:t>
      </w:r>
      <m:oMath>
        <m:r>
          <w:rPr>
            <w:rFonts w:ascii="Cambria Math" w:hAnsi="Cambria Math"/>
          </w:rPr>
          <m:t>q</m:t>
        </m:r>
      </m:oMath>
      <w:r>
        <w:t xml:space="preserve"> produced by the CPE effect.</w:t>
      </w:r>
    </w:p>
    <w:p w14:paraId="53F05966" w14:textId="77777777" w:rsidR="002221AE" w:rsidRPr="00FE2316" w:rsidRDefault="002221AE" w:rsidP="002221AE">
      <w:r>
        <w:t>The phase estimation for each of the OFDM symbol in which there is PTRS is given by</w:t>
      </w:r>
    </w:p>
    <w:p w14:paraId="46A28F92" w14:textId="77777777" w:rsidR="002221AE" w:rsidRPr="0008645F" w:rsidRDefault="00394F41" w:rsidP="002221AE">
      <w:pPr>
        <w:jc w:val="center"/>
      </w:pPr>
      <m:oMathPara>
        <m:oMath>
          <m:sSub>
            <m:sSubPr>
              <m:ctrlPr>
                <w:rPr>
                  <w:rFonts w:ascii="Cambria Math" w:hAnsi="Cambria Math"/>
                  <w:i/>
                </w:rPr>
              </m:ctrlPr>
            </m:sSubPr>
            <m:e>
              <m:acc>
                <m:accPr>
                  <m:ctrlPr>
                    <w:rPr>
                      <w:rFonts w:ascii="Cambria Math" w:hAnsi="Cambria Math"/>
                      <w:i/>
                    </w:rPr>
                  </m:ctrlPr>
                </m:accPr>
                <m:e>
                  <m:r>
                    <w:rPr>
                      <w:rFonts w:ascii="Cambria Math" w:hAnsi="Cambria Math"/>
                    </w:rPr>
                    <m:t>α</m:t>
                  </m:r>
                </m:e>
              </m:acc>
            </m:e>
            <m:sub>
              <m:r>
                <w:rPr>
                  <w:rFonts w:ascii="Cambria Math" w:hAnsi="Cambria Math"/>
                </w:rPr>
                <m:t>q</m:t>
              </m:r>
            </m:sub>
          </m:sSub>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PTRS</m:t>
                  </m:r>
                </m:sub>
              </m:sSub>
            </m:den>
          </m:f>
          <m:nary>
            <m:naryPr>
              <m:chr m:val="∑"/>
              <m:limLoc m:val="undOvr"/>
              <m:supHide m:val="1"/>
              <m:ctrlPr>
                <w:rPr>
                  <w:rFonts w:ascii="Cambria Math" w:hAnsi="Cambria Math"/>
                  <w:i/>
                </w:rPr>
              </m:ctrlPr>
            </m:naryPr>
            <m:sub>
              <m:r>
                <w:rPr>
                  <w:rFonts w:ascii="Cambria Math" w:hAnsi="Cambria Math"/>
                </w:rPr>
                <m:t>l∈</m:t>
              </m:r>
              <m:r>
                <m:rPr>
                  <m:sty m:val="p"/>
                </m:rPr>
                <w:rPr>
                  <w:rFonts w:ascii="Cambria Math" w:hAnsi="Cambria Math"/>
                </w:rPr>
                <m:t>Ρ</m:t>
              </m:r>
            </m:sub>
            <m:sup/>
            <m:e>
              <m:r>
                <w:rPr>
                  <w:rFonts w:ascii="Cambria Math" w:hAnsi="Cambria Math"/>
                </w:rPr>
                <m:t>arg</m:t>
              </m:r>
              <m:d>
                <m:dPr>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H</m:t>
                              </m:r>
                            </m:e>
                          </m:acc>
                        </m:e>
                        <m:sub>
                          <m:r>
                            <w:rPr>
                              <w:rFonts w:ascii="Cambria Math" w:hAnsi="Cambria Math"/>
                            </w:rPr>
                            <m:t>l,q</m:t>
                          </m:r>
                        </m:sub>
                        <m:sup>
                          <m:r>
                            <w:rPr>
                              <w:rFonts w:ascii="Cambria Math" w:hAnsi="Cambria Math"/>
                            </w:rPr>
                            <m:t>PTRS</m:t>
                          </m:r>
                        </m:sup>
                      </m:sSubSup>
                    </m:num>
                    <m:den>
                      <m:sSubSup>
                        <m:sSubSupPr>
                          <m:ctrlPr>
                            <w:rPr>
                              <w:rFonts w:ascii="Cambria Math" w:hAnsi="Cambria Math"/>
                              <w:i/>
                            </w:rPr>
                          </m:ctrlPr>
                        </m:sSubSupPr>
                        <m:e>
                          <m:acc>
                            <m:accPr>
                              <m:ctrlPr>
                                <w:rPr>
                                  <w:rFonts w:ascii="Cambria Math" w:hAnsi="Cambria Math"/>
                                  <w:i/>
                                </w:rPr>
                              </m:ctrlPr>
                            </m:accPr>
                            <m:e>
                              <m:r>
                                <w:rPr>
                                  <w:rFonts w:ascii="Cambria Math" w:hAnsi="Cambria Math"/>
                                </w:rPr>
                                <m:t>H</m:t>
                              </m:r>
                            </m:e>
                          </m:acc>
                        </m:e>
                        <m:sub>
                          <m:r>
                            <w:rPr>
                              <w:rFonts w:ascii="Cambria Math" w:hAnsi="Cambria Math"/>
                            </w:rPr>
                            <m:t>l,2</m:t>
                          </m:r>
                        </m:sub>
                        <m:sup>
                          <m:r>
                            <w:rPr>
                              <w:rFonts w:ascii="Cambria Math" w:hAnsi="Cambria Math"/>
                            </w:rPr>
                            <m:t>DMRS</m:t>
                          </m:r>
                        </m:sup>
                      </m:sSubSup>
                    </m:den>
                  </m:f>
                </m:e>
              </m:d>
            </m:e>
          </m:nary>
        </m:oMath>
      </m:oMathPara>
    </w:p>
    <w:p w14:paraId="656AB4FF" w14:textId="77777777" w:rsidR="002221AE" w:rsidRDefault="002221AE" w:rsidP="002221AE">
      <w:r>
        <w:t xml:space="preserve">where </w:t>
      </w:r>
      <m:oMath>
        <m:sSub>
          <m:sSubPr>
            <m:ctrlPr>
              <w:rPr>
                <w:rFonts w:ascii="Cambria Math" w:hAnsi="Cambria Math"/>
                <w:i/>
              </w:rPr>
            </m:ctrlPr>
          </m:sSubPr>
          <m:e>
            <m:r>
              <w:rPr>
                <w:rFonts w:ascii="Cambria Math" w:hAnsi="Cambria Math"/>
              </w:rPr>
              <m:t>N</m:t>
            </m:r>
          </m:e>
          <m:sub>
            <m:r>
              <w:rPr>
                <w:rFonts w:ascii="Cambria Math" w:hAnsi="Cambria Math"/>
              </w:rPr>
              <m:t>PTRS</m:t>
            </m:r>
          </m:sub>
        </m:sSub>
      </m:oMath>
      <w:r>
        <w:t xml:space="preserve"> is the number of subcarriers scheduled with PTRS and </w:t>
      </w:r>
      <m:oMath>
        <m:r>
          <m:rPr>
            <m:sty m:val="p"/>
          </m:rPr>
          <w:rPr>
            <w:rFonts w:ascii="Cambria Math" w:hAnsi="Cambria Math"/>
          </w:rPr>
          <m:t>Ρ</m:t>
        </m:r>
      </m:oMath>
      <w:r>
        <w:t xml:space="preserve"> is the set of the indices o</w:t>
      </w:r>
      <w:proofErr w:type="spellStart"/>
      <w:r w:rsidR="00A0009B">
        <w:t>f</w:t>
      </w:r>
      <w:proofErr w:type="spellEnd"/>
      <w:r>
        <w:t xml:space="preserve"> the subcarriers scheduled with PTRS. </w:t>
      </w:r>
    </w:p>
    <w:p w14:paraId="49AE7620" w14:textId="77777777" w:rsidR="002221AE" w:rsidRDefault="002221AE" w:rsidP="002221AE">
      <w:r>
        <w:t xml:space="preserve">Once the phase estimation has been done, the MMSE channel estimate for subcarrier </w:t>
      </w:r>
      <m:oMath>
        <m:r>
          <w:rPr>
            <w:rFonts w:ascii="Cambria Math" w:hAnsi="Cambria Math"/>
          </w:rPr>
          <m:t>l</m:t>
        </m:r>
      </m:oMath>
      <w:r>
        <w:t xml:space="preserve"> and symbol </w:t>
      </w:r>
      <m:oMath>
        <m:r>
          <w:rPr>
            <w:rFonts w:ascii="Cambria Math" w:hAnsi="Cambria Math"/>
          </w:rPr>
          <m:t>q</m:t>
        </m:r>
      </m:oMath>
      <w:r>
        <w:t xml:space="preserve"> is rotated by </w:t>
      </w:r>
      <m:oMath>
        <m:sSub>
          <m:sSubPr>
            <m:ctrlPr>
              <w:rPr>
                <w:rFonts w:ascii="Cambria Math" w:hAnsi="Cambria Math"/>
                <w:i/>
              </w:rPr>
            </m:ctrlPr>
          </m:sSubPr>
          <m:e>
            <m:acc>
              <m:accPr>
                <m:ctrlPr>
                  <w:rPr>
                    <w:rFonts w:ascii="Cambria Math" w:hAnsi="Cambria Math"/>
                    <w:i/>
                  </w:rPr>
                </m:ctrlPr>
              </m:accPr>
              <m:e>
                <m:r>
                  <w:rPr>
                    <w:rFonts w:ascii="Cambria Math" w:hAnsi="Cambria Math"/>
                  </w:rPr>
                  <m:t>α</m:t>
                </m:r>
              </m:e>
            </m:acc>
          </m:e>
          <m:sub>
            <m:r>
              <w:rPr>
                <w:rFonts w:ascii="Cambria Math" w:hAnsi="Cambria Math"/>
              </w:rPr>
              <m:t>q</m:t>
            </m:r>
          </m:sub>
        </m:sSub>
      </m:oMath>
      <w:r>
        <w:t xml:space="preserve"> in order to compensate the CPE effect</w:t>
      </w:r>
    </w:p>
    <w:p w14:paraId="44F67B26" w14:textId="77777777" w:rsidR="002221AE" w:rsidRPr="0008645F" w:rsidRDefault="00394F41" w:rsidP="002221AE">
      <w:pPr>
        <w:jc w:val="center"/>
      </w:pPr>
      <m:oMathPara>
        <m:oMath>
          <m:sSub>
            <m:sSubPr>
              <m:ctrlPr>
                <w:rPr>
                  <w:rFonts w:ascii="Cambria Math" w:hAnsi="Cambria Math"/>
                  <w:i/>
                </w:rPr>
              </m:ctrlPr>
            </m:sSubPr>
            <m:e>
              <m:acc>
                <m:accPr>
                  <m:ctrlPr>
                    <w:rPr>
                      <w:rFonts w:ascii="Cambria Math" w:hAnsi="Cambria Math"/>
                      <w:i/>
                    </w:rPr>
                  </m:ctrlPr>
                </m:accPr>
                <m:e>
                  <m:r>
                    <w:rPr>
                      <w:rFonts w:ascii="Cambria Math" w:hAnsi="Cambria Math"/>
                    </w:rPr>
                    <m:t>H'</m:t>
                  </m:r>
                </m:e>
              </m:acc>
            </m:e>
            <m:sub>
              <m:r>
                <w:rPr>
                  <w:rFonts w:ascii="Cambria Math" w:hAnsi="Cambria Math"/>
                </w:rPr>
                <m:t>l,q</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H</m:t>
                  </m:r>
                </m:e>
              </m:acc>
            </m:e>
            <m:sub>
              <m:r>
                <w:rPr>
                  <w:rFonts w:ascii="Cambria Math" w:hAnsi="Cambria Math"/>
                </w:rPr>
                <m:t>l,q</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acc>
                    <m:accPr>
                      <m:ctrlPr>
                        <w:rPr>
                          <w:rFonts w:ascii="Cambria Math" w:hAnsi="Cambria Math"/>
                          <w:i/>
                        </w:rPr>
                      </m:ctrlPr>
                    </m:accPr>
                    <m:e>
                      <m:r>
                        <w:rPr>
                          <w:rFonts w:ascii="Cambria Math" w:hAnsi="Cambria Math"/>
                        </w:rPr>
                        <m:t>α</m:t>
                      </m:r>
                    </m:e>
                  </m:acc>
                </m:e>
                <m:sub>
                  <m:r>
                    <w:rPr>
                      <w:rFonts w:ascii="Cambria Math" w:hAnsi="Cambria Math"/>
                    </w:rPr>
                    <m:t>q</m:t>
                  </m:r>
                </m:sub>
              </m:sSub>
            </m:sup>
          </m:sSup>
        </m:oMath>
      </m:oMathPara>
    </w:p>
    <w:p w14:paraId="3EDF2C42" w14:textId="77777777" w:rsidR="008C0101" w:rsidRPr="005865FF" w:rsidRDefault="002221AE" w:rsidP="008C0101">
      <w:r>
        <w:t>In the case in which the PTRS patter</w:t>
      </w:r>
      <w:r w:rsidR="00AC733F">
        <w:t>n</w:t>
      </w:r>
      <w:r>
        <w:t xml:space="preserve"> is sparse in time domain, a</w:t>
      </w:r>
      <w:r w:rsidR="00FB3DF5">
        <w:t xml:space="preserve"> simple</w:t>
      </w:r>
      <w:r>
        <w:t xml:space="preserve"> linear interpolation is used to obtain the </w:t>
      </w:r>
      <m:oMath>
        <m:sSub>
          <m:sSubPr>
            <m:ctrlPr>
              <w:rPr>
                <w:rFonts w:ascii="Cambria Math" w:hAnsi="Cambria Math"/>
                <w:i/>
              </w:rPr>
            </m:ctrlPr>
          </m:sSubPr>
          <m:e>
            <m:acc>
              <m:accPr>
                <m:ctrlPr>
                  <w:rPr>
                    <w:rFonts w:ascii="Cambria Math" w:hAnsi="Cambria Math"/>
                    <w:i/>
                  </w:rPr>
                </m:ctrlPr>
              </m:accPr>
              <m:e>
                <m:r>
                  <w:rPr>
                    <w:rFonts w:ascii="Cambria Math" w:hAnsi="Cambria Math"/>
                  </w:rPr>
                  <m:t>α</m:t>
                </m:r>
              </m:e>
            </m:acc>
          </m:e>
          <m:sub>
            <m:r>
              <w:rPr>
                <w:rFonts w:ascii="Cambria Math" w:hAnsi="Cambria Math"/>
              </w:rPr>
              <m:t>q</m:t>
            </m:r>
          </m:sub>
        </m:sSub>
      </m:oMath>
      <w:r>
        <w:t xml:space="preserve"> for those </w:t>
      </w:r>
      <m:oMath>
        <m:r>
          <w:rPr>
            <w:rFonts w:ascii="Cambria Math" w:hAnsi="Cambria Math"/>
          </w:rPr>
          <m:t>q</m:t>
        </m:r>
      </m:oMath>
      <w:r>
        <w:t xml:space="preserve"> in which there is no PTRS.</w:t>
      </w:r>
    </w:p>
    <w:p w14:paraId="12B1B672" w14:textId="77777777" w:rsidR="00716DFC" w:rsidRPr="005865FF" w:rsidRDefault="00716DFC" w:rsidP="00716DFC"/>
    <w:p w14:paraId="46B0FE6B" w14:textId="77777777" w:rsidR="00716DFC" w:rsidRDefault="00716DFC" w:rsidP="00C01BE4">
      <w:pPr>
        <w:pStyle w:val="Heading2"/>
      </w:pPr>
      <w:r>
        <w:t>PTRS time density results</w:t>
      </w:r>
    </w:p>
    <w:p w14:paraId="0F1D21E5" w14:textId="77777777" w:rsidR="00716DFC" w:rsidRPr="00CE6CC6" w:rsidRDefault="00716DFC" w:rsidP="00716DFC">
      <w:r>
        <w:t xml:space="preserve">In this section we present the results from the simulations and make basic observations. We investigate three options for the time density of the PTRS, as seen in </w:t>
      </w:r>
      <w:r>
        <w:fldChar w:fldCharType="begin"/>
      </w:r>
      <w:r>
        <w:instrText xml:space="preserve"> REF _Ref471203547 \h </w:instrText>
      </w:r>
      <w:r>
        <w:fldChar w:fldCharType="separate"/>
      </w:r>
      <w:r w:rsidR="00F048A4">
        <w:t xml:space="preserve">Figure </w:t>
      </w:r>
      <w:r w:rsidR="00F048A4">
        <w:rPr>
          <w:noProof/>
        </w:rPr>
        <w:t>2</w:t>
      </w:r>
      <w:r>
        <w:fldChar w:fldCharType="end"/>
      </w:r>
      <w:r>
        <w:t xml:space="preserve">, pattern 1 is the densest pattern using a PTRS </w:t>
      </w:r>
      <w:r>
        <w:lastRenderedPageBreak/>
        <w:t>for every OFDM symbol an</w:t>
      </w:r>
      <w:r w:rsidR="00CC695F">
        <w:t>d pattern 4</w:t>
      </w:r>
      <w:r>
        <w:t xml:space="preserve"> is the most sparse where we only assigning PTRS to two OFDM symbols. </w:t>
      </w:r>
    </w:p>
    <w:p w14:paraId="6BAA0B8E" w14:textId="77777777" w:rsidR="00716DFC" w:rsidRDefault="0008645F" w:rsidP="00716DFC">
      <w:pPr>
        <w:jc w:val="left"/>
      </w:pPr>
      <w:r>
        <w:rPr>
          <w:noProof/>
          <w:lang w:val="en-US" w:eastAsia="en-US"/>
        </w:rPr>
        <mc:AlternateContent>
          <mc:Choice Requires="wpc">
            <w:drawing>
              <wp:inline distT="0" distB="0" distL="0" distR="0" wp14:anchorId="7BC6E893" wp14:editId="18D53E4D">
                <wp:extent cx="1824990" cy="2054860"/>
                <wp:effectExtent l="0" t="0" r="0" b="4445"/>
                <wp:docPr id="527" name="Canvas 156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58" name="Rectangle 1400"/>
                        <wps:cNvSpPr>
                          <a:spLocks noChangeArrowheads="1"/>
                        </wps:cNvSpPr>
                        <wps:spPr bwMode="auto">
                          <a:xfrm>
                            <a:off x="230487" y="184805"/>
                            <a:ext cx="94936" cy="12420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59" name="Rectangle 1401"/>
                        <wps:cNvSpPr>
                          <a:spLocks noChangeArrowheads="1"/>
                        </wps:cNvSpPr>
                        <wps:spPr bwMode="auto">
                          <a:xfrm>
                            <a:off x="230787" y="309009"/>
                            <a:ext cx="94636" cy="12410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60" name="Rectangle 1402"/>
                        <wps:cNvSpPr>
                          <a:spLocks noChangeArrowheads="1"/>
                        </wps:cNvSpPr>
                        <wps:spPr bwMode="auto">
                          <a:xfrm>
                            <a:off x="230787" y="433113"/>
                            <a:ext cx="94636" cy="12400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61" name="Rectangle 1403"/>
                        <wps:cNvSpPr>
                          <a:spLocks noChangeArrowheads="1"/>
                        </wps:cNvSpPr>
                        <wps:spPr bwMode="auto">
                          <a:xfrm>
                            <a:off x="231187" y="557216"/>
                            <a:ext cx="94236" cy="12400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62" name="Rectangle 1404"/>
                        <wps:cNvSpPr>
                          <a:spLocks noChangeArrowheads="1"/>
                        </wps:cNvSpPr>
                        <wps:spPr bwMode="auto">
                          <a:xfrm>
                            <a:off x="231187" y="678020"/>
                            <a:ext cx="94636" cy="12410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63" name="Rectangle 1405"/>
                        <wps:cNvSpPr>
                          <a:spLocks noChangeArrowheads="1"/>
                        </wps:cNvSpPr>
                        <wps:spPr bwMode="auto">
                          <a:xfrm>
                            <a:off x="231588" y="802123"/>
                            <a:ext cx="94236" cy="12410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64" name="Rectangle 1406"/>
                        <wps:cNvSpPr>
                          <a:spLocks noChangeArrowheads="1"/>
                        </wps:cNvSpPr>
                        <wps:spPr bwMode="auto">
                          <a:xfrm>
                            <a:off x="231588" y="926227"/>
                            <a:ext cx="94636" cy="12410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65" name="Rectangle 1407"/>
                        <wps:cNvSpPr>
                          <a:spLocks noChangeArrowheads="1"/>
                        </wps:cNvSpPr>
                        <wps:spPr bwMode="auto">
                          <a:xfrm>
                            <a:off x="231988" y="1050331"/>
                            <a:ext cx="94236" cy="12410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66" name="Rectangle 1408"/>
                        <wps:cNvSpPr>
                          <a:spLocks noChangeArrowheads="1"/>
                        </wps:cNvSpPr>
                        <wps:spPr bwMode="auto">
                          <a:xfrm>
                            <a:off x="231988" y="1174434"/>
                            <a:ext cx="94236" cy="12410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67" name="Rectangle 1409"/>
                        <wps:cNvSpPr>
                          <a:spLocks noChangeArrowheads="1"/>
                        </wps:cNvSpPr>
                        <wps:spPr bwMode="auto">
                          <a:xfrm>
                            <a:off x="232388" y="1298538"/>
                            <a:ext cx="93835" cy="12410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68" name="Rectangle 1410"/>
                        <wps:cNvSpPr>
                          <a:spLocks noChangeArrowheads="1"/>
                        </wps:cNvSpPr>
                        <wps:spPr bwMode="auto">
                          <a:xfrm>
                            <a:off x="232388" y="1419441"/>
                            <a:ext cx="94236" cy="12410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69" name="Rectangle 1411"/>
                        <wps:cNvSpPr>
                          <a:spLocks noChangeArrowheads="1"/>
                        </wps:cNvSpPr>
                        <wps:spPr bwMode="auto">
                          <a:xfrm>
                            <a:off x="232788" y="1543545"/>
                            <a:ext cx="93835" cy="12410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70" name="Rectangle 1412"/>
                        <wps:cNvSpPr>
                          <a:spLocks noChangeArrowheads="1"/>
                        </wps:cNvSpPr>
                        <wps:spPr bwMode="auto">
                          <a:xfrm>
                            <a:off x="326623" y="184805"/>
                            <a:ext cx="94536" cy="12410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71" name="Rectangle 1413"/>
                        <wps:cNvSpPr>
                          <a:spLocks noChangeArrowheads="1"/>
                        </wps:cNvSpPr>
                        <wps:spPr bwMode="auto">
                          <a:xfrm>
                            <a:off x="327024" y="308909"/>
                            <a:ext cx="94136" cy="12410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72" name="Rectangle 1414"/>
                        <wps:cNvSpPr>
                          <a:spLocks noChangeArrowheads="1"/>
                        </wps:cNvSpPr>
                        <wps:spPr bwMode="auto">
                          <a:xfrm>
                            <a:off x="327024" y="433013"/>
                            <a:ext cx="94136" cy="12410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73" name="Rectangle 1415"/>
                        <wps:cNvSpPr>
                          <a:spLocks noChangeArrowheads="1"/>
                        </wps:cNvSpPr>
                        <wps:spPr bwMode="auto">
                          <a:xfrm>
                            <a:off x="327424" y="557116"/>
                            <a:ext cx="93735" cy="12410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74" name="Rectangle 1416"/>
                        <wps:cNvSpPr>
                          <a:spLocks noChangeArrowheads="1"/>
                        </wps:cNvSpPr>
                        <wps:spPr bwMode="auto">
                          <a:xfrm>
                            <a:off x="327424" y="678020"/>
                            <a:ext cx="94136" cy="12410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75" name="Rectangle 1417"/>
                        <wps:cNvSpPr>
                          <a:spLocks noChangeArrowheads="1"/>
                        </wps:cNvSpPr>
                        <wps:spPr bwMode="auto">
                          <a:xfrm>
                            <a:off x="327824" y="802123"/>
                            <a:ext cx="93735" cy="12410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76" name="Rectangle 1418"/>
                        <wps:cNvSpPr>
                          <a:spLocks noChangeArrowheads="1"/>
                        </wps:cNvSpPr>
                        <wps:spPr bwMode="auto">
                          <a:xfrm>
                            <a:off x="327824" y="926227"/>
                            <a:ext cx="94136" cy="12410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77" name="Rectangle 1419"/>
                        <wps:cNvSpPr>
                          <a:spLocks noChangeArrowheads="1"/>
                        </wps:cNvSpPr>
                        <wps:spPr bwMode="auto">
                          <a:xfrm>
                            <a:off x="328224" y="1050331"/>
                            <a:ext cx="93735" cy="12400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78" name="Rectangle 1420"/>
                        <wps:cNvSpPr>
                          <a:spLocks noChangeArrowheads="1"/>
                        </wps:cNvSpPr>
                        <wps:spPr bwMode="auto">
                          <a:xfrm>
                            <a:off x="328224" y="1174434"/>
                            <a:ext cx="93735" cy="12400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79" name="Rectangle 1421"/>
                        <wps:cNvSpPr>
                          <a:spLocks noChangeArrowheads="1"/>
                        </wps:cNvSpPr>
                        <wps:spPr bwMode="auto">
                          <a:xfrm>
                            <a:off x="328624" y="1298438"/>
                            <a:ext cx="93335" cy="12410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80" name="Rectangle 1422"/>
                        <wps:cNvSpPr>
                          <a:spLocks noChangeArrowheads="1"/>
                        </wps:cNvSpPr>
                        <wps:spPr bwMode="auto">
                          <a:xfrm>
                            <a:off x="328624" y="1419441"/>
                            <a:ext cx="93735" cy="12400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81" name="Rectangle 1423"/>
                        <wps:cNvSpPr>
                          <a:spLocks noChangeArrowheads="1"/>
                        </wps:cNvSpPr>
                        <wps:spPr bwMode="auto">
                          <a:xfrm>
                            <a:off x="329024" y="1543445"/>
                            <a:ext cx="93335" cy="124104"/>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82" name="Rectangle 1424"/>
                        <wps:cNvSpPr>
                          <a:spLocks noChangeArrowheads="1"/>
                        </wps:cNvSpPr>
                        <wps:spPr bwMode="auto">
                          <a:xfrm>
                            <a:off x="421960" y="184805"/>
                            <a:ext cx="94636" cy="124104"/>
                          </a:xfrm>
                          <a:prstGeom prst="rect">
                            <a:avLst/>
                          </a:prstGeom>
                          <a:solidFill>
                            <a:srgbClr val="44546A"/>
                          </a:solidFill>
                          <a:ln w="9525">
                            <a:solidFill>
                              <a:srgbClr val="44546A"/>
                            </a:solidFill>
                            <a:round/>
                            <a:headEnd/>
                            <a:tailEnd/>
                          </a:ln>
                        </wps:spPr>
                        <wps:bodyPr rot="0" vert="horz" wrap="none" lIns="54148" tIns="27073" rIns="54148" bIns="27073" anchor="ctr" anchorCtr="0" upright="1">
                          <a:noAutofit/>
                        </wps:bodyPr>
                      </wps:wsp>
                      <wps:wsp>
                        <wps:cNvPr id="383" name="Rectangle 1425"/>
                        <wps:cNvSpPr>
                          <a:spLocks noChangeArrowheads="1"/>
                        </wps:cNvSpPr>
                        <wps:spPr bwMode="auto">
                          <a:xfrm>
                            <a:off x="422360" y="308909"/>
                            <a:ext cx="94236"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84" name="Rectangle 1426"/>
                        <wps:cNvSpPr>
                          <a:spLocks noChangeArrowheads="1"/>
                        </wps:cNvSpPr>
                        <wps:spPr bwMode="auto">
                          <a:xfrm>
                            <a:off x="422360" y="433013"/>
                            <a:ext cx="94236" cy="124104"/>
                          </a:xfrm>
                          <a:prstGeom prst="rect">
                            <a:avLst/>
                          </a:prstGeom>
                          <a:solidFill>
                            <a:srgbClr val="44546A"/>
                          </a:solidFill>
                          <a:ln w="9525">
                            <a:solidFill>
                              <a:srgbClr val="44546A"/>
                            </a:solidFill>
                            <a:round/>
                            <a:headEnd/>
                            <a:tailEnd/>
                          </a:ln>
                        </wps:spPr>
                        <wps:bodyPr rot="0" vert="horz" wrap="none" lIns="54148" tIns="27073" rIns="54148" bIns="27073" anchor="ctr" anchorCtr="0" upright="1">
                          <a:noAutofit/>
                        </wps:bodyPr>
                      </wps:wsp>
                      <wps:wsp>
                        <wps:cNvPr id="385" name="Rectangle 1427"/>
                        <wps:cNvSpPr>
                          <a:spLocks noChangeArrowheads="1"/>
                        </wps:cNvSpPr>
                        <wps:spPr bwMode="auto">
                          <a:xfrm>
                            <a:off x="422760" y="557116"/>
                            <a:ext cx="938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86" name="Rectangle 1428"/>
                        <wps:cNvSpPr>
                          <a:spLocks noChangeArrowheads="1"/>
                        </wps:cNvSpPr>
                        <wps:spPr bwMode="auto">
                          <a:xfrm>
                            <a:off x="422760" y="678020"/>
                            <a:ext cx="94236" cy="124104"/>
                          </a:xfrm>
                          <a:prstGeom prst="rect">
                            <a:avLst/>
                          </a:prstGeom>
                          <a:solidFill>
                            <a:srgbClr val="44546A"/>
                          </a:solidFill>
                          <a:ln w="9525">
                            <a:solidFill>
                              <a:srgbClr val="44546A"/>
                            </a:solidFill>
                            <a:round/>
                            <a:headEnd/>
                            <a:tailEnd/>
                          </a:ln>
                        </wps:spPr>
                        <wps:bodyPr rot="0" vert="horz" wrap="none" lIns="54148" tIns="27073" rIns="54148" bIns="27073" anchor="ctr" anchorCtr="0" upright="1">
                          <a:noAutofit/>
                        </wps:bodyPr>
                      </wps:wsp>
                      <wps:wsp>
                        <wps:cNvPr id="387" name="Rectangle 1429"/>
                        <wps:cNvSpPr>
                          <a:spLocks noChangeArrowheads="1"/>
                        </wps:cNvSpPr>
                        <wps:spPr bwMode="auto">
                          <a:xfrm>
                            <a:off x="423160" y="802123"/>
                            <a:ext cx="938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88" name="Rectangle 1430"/>
                        <wps:cNvSpPr>
                          <a:spLocks noChangeArrowheads="1"/>
                        </wps:cNvSpPr>
                        <wps:spPr bwMode="auto">
                          <a:xfrm>
                            <a:off x="423160" y="926227"/>
                            <a:ext cx="94236" cy="124104"/>
                          </a:xfrm>
                          <a:prstGeom prst="rect">
                            <a:avLst/>
                          </a:prstGeom>
                          <a:solidFill>
                            <a:srgbClr val="44546A"/>
                          </a:solidFill>
                          <a:ln w="9525">
                            <a:solidFill>
                              <a:srgbClr val="44546A"/>
                            </a:solidFill>
                            <a:round/>
                            <a:headEnd/>
                            <a:tailEnd/>
                          </a:ln>
                        </wps:spPr>
                        <wps:bodyPr rot="0" vert="horz" wrap="none" lIns="54148" tIns="27073" rIns="54148" bIns="27073" anchor="ctr" anchorCtr="0" upright="1">
                          <a:noAutofit/>
                        </wps:bodyPr>
                      </wps:wsp>
                      <wps:wsp>
                        <wps:cNvPr id="389" name="Rectangle 1431"/>
                        <wps:cNvSpPr>
                          <a:spLocks noChangeArrowheads="1"/>
                        </wps:cNvSpPr>
                        <wps:spPr bwMode="auto">
                          <a:xfrm>
                            <a:off x="423560" y="1050331"/>
                            <a:ext cx="93835" cy="1240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90" name="Rectangle 1432"/>
                        <wps:cNvSpPr>
                          <a:spLocks noChangeArrowheads="1"/>
                        </wps:cNvSpPr>
                        <wps:spPr bwMode="auto">
                          <a:xfrm>
                            <a:off x="423560" y="1174434"/>
                            <a:ext cx="93835" cy="124004"/>
                          </a:xfrm>
                          <a:prstGeom prst="rect">
                            <a:avLst/>
                          </a:prstGeom>
                          <a:solidFill>
                            <a:srgbClr val="44546A"/>
                          </a:solidFill>
                          <a:ln w="9525">
                            <a:solidFill>
                              <a:srgbClr val="44546A"/>
                            </a:solidFill>
                            <a:round/>
                            <a:headEnd/>
                            <a:tailEnd/>
                          </a:ln>
                        </wps:spPr>
                        <wps:bodyPr rot="0" vert="horz" wrap="none" lIns="54148" tIns="27073" rIns="54148" bIns="27073" anchor="ctr" anchorCtr="0" upright="1">
                          <a:noAutofit/>
                        </wps:bodyPr>
                      </wps:wsp>
                      <wps:wsp>
                        <wps:cNvPr id="391" name="Rectangle 1433"/>
                        <wps:cNvSpPr>
                          <a:spLocks noChangeArrowheads="1"/>
                        </wps:cNvSpPr>
                        <wps:spPr bwMode="auto">
                          <a:xfrm>
                            <a:off x="423960" y="1298438"/>
                            <a:ext cx="934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92" name="Rectangle 1434"/>
                        <wps:cNvSpPr>
                          <a:spLocks noChangeArrowheads="1"/>
                        </wps:cNvSpPr>
                        <wps:spPr bwMode="auto">
                          <a:xfrm>
                            <a:off x="423960" y="1419441"/>
                            <a:ext cx="93835" cy="124004"/>
                          </a:xfrm>
                          <a:prstGeom prst="rect">
                            <a:avLst/>
                          </a:prstGeom>
                          <a:solidFill>
                            <a:srgbClr val="44546A"/>
                          </a:solidFill>
                          <a:ln w="9525">
                            <a:solidFill>
                              <a:srgbClr val="44546A"/>
                            </a:solidFill>
                            <a:round/>
                            <a:headEnd/>
                            <a:tailEnd/>
                          </a:ln>
                        </wps:spPr>
                        <wps:bodyPr rot="0" vert="horz" wrap="none" lIns="54148" tIns="27073" rIns="54148" bIns="27073" anchor="ctr" anchorCtr="0" upright="1">
                          <a:noAutofit/>
                        </wps:bodyPr>
                      </wps:wsp>
                      <wps:wsp>
                        <wps:cNvPr id="393" name="Rectangle 1435"/>
                        <wps:cNvSpPr>
                          <a:spLocks noChangeArrowheads="1"/>
                        </wps:cNvSpPr>
                        <wps:spPr bwMode="auto">
                          <a:xfrm>
                            <a:off x="424360" y="1543445"/>
                            <a:ext cx="934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94" name="Rectangle 1436"/>
                        <wps:cNvSpPr>
                          <a:spLocks noChangeArrowheads="1"/>
                        </wps:cNvSpPr>
                        <wps:spPr bwMode="auto">
                          <a:xfrm>
                            <a:off x="518196" y="184805"/>
                            <a:ext cx="94136"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95" name="Rectangle 1437"/>
                        <wps:cNvSpPr>
                          <a:spLocks noChangeArrowheads="1"/>
                        </wps:cNvSpPr>
                        <wps:spPr bwMode="auto">
                          <a:xfrm>
                            <a:off x="518596" y="308909"/>
                            <a:ext cx="938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96" name="Rectangle 1438"/>
                        <wps:cNvSpPr>
                          <a:spLocks noChangeArrowheads="1"/>
                        </wps:cNvSpPr>
                        <wps:spPr bwMode="auto">
                          <a:xfrm>
                            <a:off x="518596" y="433013"/>
                            <a:ext cx="938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97" name="Rectangle 1439"/>
                        <wps:cNvSpPr>
                          <a:spLocks noChangeArrowheads="1"/>
                        </wps:cNvSpPr>
                        <wps:spPr bwMode="auto">
                          <a:xfrm>
                            <a:off x="518996" y="557116"/>
                            <a:ext cx="933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98" name="Rectangle 1440"/>
                        <wps:cNvSpPr>
                          <a:spLocks noChangeArrowheads="1"/>
                        </wps:cNvSpPr>
                        <wps:spPr bwMode="auto">
                          <a:xfrm>
                            <a:off x="518996" y="678020"/>
                            <a:ext cx="937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99" name="Rectangle 1441"/>
                        <wps:cNvSpPr>
                          <a:spLocks noChangeArrowheads="1"/>
                        </wps:cNvSpPr>
                        <wps:spPr bwMode="auto">
                          <a:xfrm>
                            <a:off x="519396" y="802123"/>
                            <a:ext cx="933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00" name="Rectangle 1442"/>
                        <wps:cNvSpPr>
                          <a:spLocks noChangeArrowheads="1"/>
                        </wps:cNvSpPr>
                        <wps:spPr bwMode="auto">
                          <a:xfrm>
                            <a:off x="519396" y="926227"/>
                            <a:ext cx="93735" cy="124104"/>
                          </a:xfrm>
                          <a:prstGeom prst="rect">
                            <a:avLst/>
                          </a:prstGeom>
                          <a:solidFill>
                            <a:srgbClr val="A9D18E"/>
                          </a:solidFill>
                          <a:ln w="9525">
                            <a:solidFill>
                              <a:srgbClr val="44546A"/>
                            </a:solidFill>
                            <a:round/>
                            <a:headEnd/>
                            <a:tailEnd/>
                          </a:ln>
                        </wps:spPr>
                        <wps:bodyPr rot="0" vert="horz" wrap="none" lIns="54148" tIns="27073" rIns="54148" bIns="27073" anchor="ctr" anchorCtr="0" upright="1">
                          <a:noAutofit/>
                        </wps:bodyPr>
                      </wps:wsp>
                      <wps:wsp>
                        <wps:cNvPr id="401" name="Rectangle 1443"/>
                        <wps:cNvSpPr>
                          <a:spLocks noChangeArrowheads="1"/>
                        </wps:cNvSpPr>
                        <wps:spPr bwMode="auto">
                          <a:xfrm>
                            <a:off x="519797" y="1050331"/>
                            <a:ext cx="93435" cy="1240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02" name="Rectangle 1444"/>
                        <wps:cNvSpPr>
                          <a:spLocks noChangeArrowheads="1"/>
                        </wps:cNvSpPr>
                        <wps:spPr bwMode="auto">
                          <a:xfrm>
                            <a:off x="519797" y="1174434"/>
                            <a:ext cx="93435" cy="1240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03" name="Rectangle 1445"/>
                        <wps:cNvSpPr>
                          <a:spLocks noChangeArrowheads="1"/>
                        </wps:cNvSpPr>
                        <wps:spPr bwMode="auto">
                          <a:xfrm>
                            <a:off x="520197" y="1298438"/>
                            <a:ext cx="929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04" name="Rectangle 1446"/>
                        <wps:cNvSpPr>
                          <a:spLocks noChangeArrowheads="1"/>
                        </wps:cNvSpPr>
                        <wps:spPr bwMode="auto">
                          <a:xfrm>
                            <a:off x="520197" y="1419441"/>
                            <a:ext cx="93335" cy="1240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05" name="Rectangle 1447"/>
                        <wps:cNvSpPr>
                          <a:spLocks noChangeArrowheads="1"/>
                        </wps:cNvSpPr>
                        <wps:spPr bwMode="auto">
                          <a:xfrm>
                            <a:off x="520597" y="1543445"/>
                            <a:ext cx="929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06" name="Rectangle 1448"/>
                        <wps:cNvSpPr>
                          <a:spLocks noChangeArrowheads="1"/>
                        </wps:cNvSpPr>
                        <wps:spPr bwMode="auto">
                          <a:xfrm>
                            <a:off x="613532" y="184905"/>
                            <a:ext cx="94636"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07" name="Rectangle 1449"/>
                        <wps:cNvSpPr>
                          <a:spLocks noChangeArrowheads="1"/>
                        </wps:cNvSpPr>
                        <wps:spPr bwMode="auto">
                          <a:xfrm>
                            <a:off x="613932" y="309009"/>
                            <a:ext cx="94236"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08" name="Rectangle 1450"/>
                        <wps:cNvSpPr>
                          <a:spLocks noChangeArrowheads="1"/>
                        </wps:cNvSpPr>
                        <wps:spPr bwMode="auto">
                          <a:xfrm>
                            <a:off x="613932" y="433113"/>
                            <a:ext cx="94236" cy="1240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09" name="Rectangle 1451"/>
                        <wps:cNvSpPr>
                          <a:spLocks noChangeArrowheads="1"/>
                        </wps:cNvSpPr>
                        <wps:spPr bwMode="auto">
                          <a:xfrm>
                            <a:off x="614332" y="557216"/>
                            <a:ext cx="93835" cy="1240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0" name="Rectangle 1452"/>
                        <wps:cNvSpPr>
                          <a:spLocks noChangeArrowheads="1"/>
                        </wps:cNvSpPr>
                        <wps:spPr bwMode="auto">
                          <a:xfrm>
                            <a:off x="614332" y="678120"/>
                            <a:ext cx="94236"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1" name="Rectangle 1453"/>
                        <wps:cNvSpPr>
                          <a:spLocks noChangeArrowheads="1"/>
                        </wps:cNvSpPr>
                        <wps:spPr bwMode="auto">
                          <a:xfrm>
                            <a:off x="614732" y="802223"/>
                            <a:ext cx="93835" cy="1240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2" name="Rectangle 1454"/>
                        <wps:cNvSpPr>
                          <a:spLocks noChangeArrowheads="1"/>
                        </wps:cNvSpPr>
                        <wps:spPr bwMode="auto">
                          <a:xfrm>
                            <a:off x="614732" y="926227"/>
                            <a:ext cx="94236" cy="124104"/>
                          </a:xfrm>
                          <a:prstGeom prst="rect">
                            <a:avLst/>
                          </a:prstGeom>
                          <a:solidFill>
                            <a:srgbClr val="A9D18E"/>
                          </a:solidFill>
                          <a:ln w="9525">
                            <a:solidFill>
                              <a:srgbClr val="44546A"/>
                            </a:solidFill>
                            <a:round/>
                            <a:headEnd/>
                            <a:tailEnd/>
                          </a:ln>
                        </wps:spPr>
                        <wps:bodyPr rot="0" vert="horz" wrap="none" lIns="54148" tIns="27073" rIns="54148" bIns="27073" anchor="ctr" anchorCtr="0" upright="1">
                          <a:noAutofit/>
                        </wps:bodyPr>
                      </wps:wsp>
                      <wps:wsp>
                        <wps:cNvPr id="413" name="Rectangle 1455"/>
                        <wps:cNvSpPr>
                          <a:spLocks noChangeArrowheads="1"/>
                        </wps:cNvSpPr>
                        <wps:spPr bwMode="auto">
                          <a:xfrm>
                            <a:off x="615133" y="1050331"/>
                            <a:ext cx="938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4" name="Rectangle 1456"/>
                        <wps:cNvSpPr>
                          <a:spLocks noChangeArrowheads="1"/>
                        </wps:cNvSpPr>
                        <wps:spPr bwMode="auto">
                          <a:xfrm>
                            <a:off x="615133" y="1174434"/>
                            <a:ext cx="938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5" name="Rectangle 1457"/>
                        <wps:cNvSpPr>
                          <a:spLocks noChangeArrowheads="1"/>
                        </wps:cNvSpPr>
                        <wps:spPr bwMode="auto">
                          <a:xfrm>
                            <a:off x="615533" y="1298538"/>
                            <a:ext cx="934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6" name="Rectangle 1458"/>
                        <wps:cNvSpPr>
                          <a:spLocks noChangeArrowheads="1"/>
                        </wps:cNvSpPr>
                        <wps:spPr bwMode="auto">
                          <a:xfrm>
                            <a:off x="615533" y="1419441"/>
                            <a:ext cx="938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7" name="Rectangle 1459"/>
                        <wps:cNvSpPr>
                          <a:spLocks noChangeArrowheads="1"/>
                        </wps:cNvSpPr>
                        <wps:spPr bwMode="auto">
                          <a:xfrm>
                            <a:off x="615933" y="1543545"/>
                            <a:ext cx="934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8" name="Rectangle 1460"/>
                        <wps:cNvSpPr>
                          <a:spLocks noChangeArrowheads="1"/>
                        </wps:cNvSpPr>
                        <wps:spPr bwMode="auto">
                          <a:xfrm>
                            <a:off x="709768" y="184905"/>
                            <a:ext cx="94236"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9" name="Rectangle 1461"/>
                        <wps:cNvSpPr>
                          <a:spLocks noChangeArrowheads="1"/>
                        </wps:cNvSpPr>
                        <wps:spPr bwMode="auto">
                          <a:xfrm>
                            <a:off x="710169" y="309009"/>
                            <a:ext cx="938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0" name="Rectangle 1462"/>
                        <wps:cNvSpPr>
                          <a:spLocks noChangeArrowheads="1"/>
                        </wps:cNvSpPr>
                        <wps:spPr bwMode="auto">
                          <a:xfrm>
                            <a:off x="710169" y="433113"/>
                            <a:ext cx="93835" cy="1240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1" name="Rectangle 1463"/>
                        <wps:cNvSpPr>
                          <a:spLocks noChangeArrowheads="1"/>
                        </wps:cNvSpPr>
                        <wps:spPr bwMode="auto">
                          <a:xfrm>
                            <a:off x="710569" y="557216"/>
                            <a:ext cx="93435" cy="1240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2" name="Rectangle 1464"/>
                        <wps:cNvSpPr>
                          <a:spLocks noChangeArrowheads="1"/>
                        </wps:cNvSpPr>
                        <wps:spPr bwMode="auto">
                          <a:xfrm>
                            <a:off x="710569" y="678120"/>
                            <a:ext cx="938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3" name="Rectangle 1465"/>
                        <wps:cNvSpPr>
                          <a:spLocks noChangeArrowheads="1"/>
                        </wps:cNvSpPr>
                        <wps:spPr bwMode="auto">
                          <a:xfrm>
                            <a:off x="710969" y="802223"/>
                            <a:ext cx="93435" cy="1240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4" name="Rectangle 1466"/>
                        <wps:cNvSpPr>
                          <a:spLocks noChangeArrowheads="1"/>
                        </wps:cNvSpPr>
                        <wps:spPr bwMode="auto">
                          <a:xfrm>
                            <a:off x="710969" y="926227"/>
                            <a:ext cx="93835" cy="124104"/>
                          </a:xfrm>
                          <a:prstGeom prst="rect">
                            <a:avLst/>
                          </a:prstGeom>
                          <a:solidFill>
                            <a:srgbClr val="A9D18E"/>
                          </a:solidFill>
                          <a:ln w="9525">
                            <a:solidFill>
                              <a:srgbClr val="44546A"/>
                            </a:solidFill>
                            <a:round/>
                            <a:headEnd/>
                            <a:tailEnd/>
                          </a:ln>
                        </wps:spPr>
                        <wps:bodyPr rot="0" vert="horz" wrap="none" lIns="54148" tIns="27073" rIns="54148" bIns="27073" anchor="ctr" anchorCtr="0" upright="1">
                          <a:noAutofit/>
                        </wps:bodyPr>
                      </wps:wsp>
                      <wps:wsp>
                        <wps:cNvPr id="425" name="Rectangle 1467"/>
                        <wps:cNvSpPr>
                          <a:spLocks noChangeArrowheads="1"/>
                        </wps:cNvSpPr>
                        <wps:spPr bwMode="auto">
                          <a:xfrm>
                            <a:off x="711369" y="1050331"/>
                            <a:ext cx="934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6" name="Rectangle 1468"/>
                        <wps:cNvSpPr>
                          <a:spLocks noChangeArrowheads="1"/>
                        </wps:cNvSpPr>
                        <wps:spPr bwMode="auto">
                          <a:xfrm>
                            <a:off x="711369" y="1174434"/>
                            <a:ext cx="934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7" name="Rectangle 1469"/>
                        <wps:cNvSpPr>
                          <a:spLocks noChangeArrowheads="1"/>
                        </wps:cNvSpPr>
                        <wps:spPr bwMode="auto">
                          <a:xfrm>
                            <a:off x="711769" y="1298538"/>
                            <a:ext cx="930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8" name="Rectangle 1470"/>
                        <wps:cNvSpPr>
                          <a:spLocks noChangeArrowheads="1"/>
                        </wps:cNvSpPr>
                        <wps:spPr bwMode="auto">
                          <a:xfrm>
                            <a:off x="711769" y="1419441"/>
                            <a:ext cx="934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9" name="Rectangle 1471"/>
                        <wps:cNvSpPr>
                          <a:spLocks noChangeArrowheads="1"/>
                        </wps:cNvSpPr>
                        <wps:spPr bwMode="auto">
                          <a:xfrm>
                            <a:off x="712169" y="1543545"/>
                            <a:ext cx="930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30" name="Rectangle 1472"/>
                        <wps:cNvSpPr>
                          <a:spLocks noChangeArrowheads="1"/>
                        </wps:cNvSpPr>
                        <wps:spPr bwMode="auto">
                          <a:xfrm>
                            <a:off x="805204" y="184905"/>
                            <a:ext cx="94136"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31" name="Rectangle 1473"/>
                        <wps:cNvSpPr>
                          <a:spLocks noChangeArrowheads="1"/>
                        </wps:cNvSpPr>
                        <wps:spPr bwMode="auto">
                          <a:xfrm>
                            <a:off x="805605" y="309009"/>
                            <a:ext cx="937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32" name="Rectangle 1474"/>
                        <wps:cNvSpPr>
                          <a:spLocks noChangeArrowheads="1"/>
                        </wps:cNvSpPr>
                        <wps:spPr bwMode="auto">
                          <a:xfrm>
                            <a:off x="805605" y="433113"/>
                            <a:ext cx="93735" cy="1240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33" name="Rectangle 1475"/>
                        <wps:cNvSpPr>
                          <a:spLocks noChangeArrowheads="1"/>
                        </wps:cNvSpPr>
                        <wps:spPr bwMode="auto">
                          <a:xfrm>
                            <a:off x="806005" y="557216"/>
                            <a:ext cx="93335" cy="1240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34" name="Rectangle 1476"/>
                        <wps:cNvSpPr>
                          <a:spLocks noChangeArrowheads="1"/>
                        </wps:cNvSpPr>
                        <wps:spPr bwMode="auto">
                          <a:xfrm>
                            <a:off x="806005" y="678120"/>
                            <a:ext cx="937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35" name="Rectangle 1477"/>
                        <wps:cNvSpPr>
                          <a:spLocks noChangeArrowheads="1"/>
                        </wps:cNvSpPr>
                        <wps:spPr bwMode="auto">
                          <a:xfrm>
                            <a:off x="806405" y="802223"/>
                            <a:ext cx="93335" cy="1240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36" name="Rectangle 1478"/>
                        <wps:cNvSpPr>
                          <a:spLocks noChangeArrowheads="1"/>
                        </wps:cNvSpPr>
                        <wps:spPr bwMode="auto">
                          <a:xfrm>
                            <a:off x="806405" y="926227"/>
                            <a:ext cx="93735" cy="124104"/>
                          </a:xfrm>
                          <a:prstGeom prst="rect">
                            <a:avLst/>
                          </a:prstGeom>
                          <a:solidFill>
                            <a:srgbClr val="A9D18E"/>
                          </a:solidFill>
                          <a:ln w="9525">
                            <a:solidFill>
                              <a:srgbClr val="44546A"/>
                            </a:solidFill>
                            <a:round/>
                            <a:headEnd/>
                            <a:tailEnd/>
                          </a:ln>
                        </wps:spPr>
                        <wps:bodyPr rot="0" vert="horz" wrap="none" lIns="54148" tIns="27073" rIns="54148" bIns="27073" anchor="ctr" anchorCtr="0" upright="1">
                          <a:noAutofit/>
                        </wps:bodyPr>
                      </wps:wsp>
                      <wps:wsp>
                        <wps:cNvPr id="437" name="Rectangle 1479"/>
                        <wps:cNvSpPr>
                          <a:spLocks noChangeArrowheads="1"/>
                        </wps:cNvSpPr>
                        <wps:spPr bwMode="auto">
                          <a:xfrm>
                            <a:off x="806805" y="1050331"/>
                            <a:ext cx="933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38" name="Rectangle 1480"/>
                        <wps:cNvSpPr>
                          <a:spLocks noChangeArrowheads="1"/>
                        </wps:cNvSpPr>
                        <wps:spPr bwMode="auto">
                          <a:xfrm>
                            <a:off x="806805" y="1174434"/>
                            <a:ext cx="933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39" name="Rectangle 1481"/>
                        <wps:cNvSpPr>
                          <a:spLocks noChangeArrowheads="1"/>
                        </wps:cNvSpPr>
                        <wps:spPr bwMode="auto">
                          <a:xfrm>
                            <a:off x="807205" y="1298538"/>
                            <a:ext cx="929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40" name="Rectangle 1482"/>
                        <wps:cNvSpPr>
                          <a:spLocks noChangeArrowheads="1"/>
                        </wps:cNvSpPr>
                        <wps:spPr bwMode="auto">
                          <a:xfrm>
                            <a:off x="807105" y="1419441"/>
                            <a:ext cx="934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41" name="Rectangle 1483"/>
                        <wps:cNvSpPr>
                          <a:spLocks noChangeArrowheads="1"/>
                        </wps:cNvSpPr>
                        <wps:spPr bwMode="auto">
                          <a:xfrm>
                            <a:off x="807605" y="1543545"/>
                            <a:ext cx="929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42" name="Rectangle 1484"/>
                        <wps:cNvSpPr>
                          <a:spLocks noChangeArrowheads="1"/>
                        </wps:cNvSpPr>
                        <wps:spPr bwMode="auto">
                          <a:xfrm>
                            <a:off x="901341" y="184905"/>
                            <a:ext cx="938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43" name="Rectangle 1485"/>
                        <wps:cNvSpPr>
                          <a:spLocks noChangeArrowheads="1"/>
                        </wps:cNvSpPr>
                        <wps:spPr bwMode="auto">
                          <a:xfrm>
                            <a:off x="901741" y="309009"/>
                            <a:ext cx="934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44" name="Rectangle 1486"/>
                        <wps:cNvSpPr>
                          <a:spLocks noChangeArrowheads="1"/>
                        </wps:cNvSpPr>
                        <wps:spPr bwMode="auto">
                          <a:xfrm>
                            <a:off x="901741" y="433113"/>
                            <a:ext cx="93435" cy="1240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45" name="Rectangle 1487"/>
                        <wps:cNvSpPr>
                          <a:spLocks noChangeArrowheads="1"/>
                        </wps:cNvSpPr>
                        <wps:spPr bwMode="auto">
                          <a:xfrm>
                            <a:off x="902141" y="557216"/>
                            <a:ext cx="93035" cy="1240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46" name="Rectangle 1488"/>
                        <wps:cNvSpPr>
                          <a:spLocks noChangeArrowheads="1"/>
                        </wps:cNvSpPr>
                        <wps:spPr bwMode="auto">
                          <a:xfrm>
                            <a:off x="902141" y="678120"/>
                            <a:ext cx="934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47" name="Rectangle 1489"/>
                        <wps:cNvSpPr>
                          <a:spLocks noChangeArrowheads="1"/>
                        </wps:cNvSpPr>
                        <wps:spPr bwMode="auto">
                          <a:xfrm>
                            <a:off x="902541" y="802223"/>
                            <a:ext cx="93035" cy="1240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48" name="Rectangle 1490"/>
                        <wps:cNvSpPr>
                          <a:spLocks noChangeArrowheads="1"/>
                        </wps:cNvSpPr>
                        <wps:spPr bwMode="auto">
                          <a:xfrm>
                            <a:off x="902541" y="926227"/>
                            <a:ext cx="93435" cy="124104"/>
                          </a:xfrm>
                          <a:prstGeom prst="rect">
                            <a:avLst/>
                          </a:prstGeom>
                          <a:solidFill>
                            <a:srgbClr val="A9D18E"/>
                          </a:solidFill>
                          <a:ln w="9525">
                            <a:solidFill>
                              <a:srgbClr val="44546A"/>
                            </a:solidFill>
                            <a:round/>
                            <a:headEnd/>
                            <a:tailEnd/>
                          </a:ln>
                        </wps:spPr>
                        <wps:bodyPr rot="0" vert="horz" wrap="none" lIns="54148" tIns="27073" rIns="54148" bIns="27073" anchor="ctr" anchorCtr="0" upright="1">
                          <a:noAutofit/>
                        </wps:bodyPr>
                      </wps:wsp>
                      <wps:wsp>
                        <wps:cNvPr id="449" name="Rectangle 1491"/>
                        <wps:cNvSpPr>
                          <a:spLocks noChangeArrowheads="1"/>
                        </wps:cNvSpPr>
                        <wps:spPr bwMode="auto">
                          <a:xfrm>
                            <a:off x="902941" y="1050331"/>
                            <a:ext cx="930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0" name="Rectangle 1492"/>
                        <wps:cNvSpPr>
                          <a:spLocks noChangeArrowheads="1"/>
                        </wps:cNvSpPr>
                        <wps:spPr bwMode="auto">
                          <a:xfrm>
                            <a:off x="902941" y="1174434"/>
                            <a:ext cx="930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1" name="Rectangle 1493"/>
                        <wps:cNvSpPr>
                          <a:spLocks noChangeArrowheads="1"/>
                        </wps:cNvSpPr>
                        <wps:spPr bwMode="auto">
                          <a:xfrm>
                            <a:off x="903342" y="1298538"/>
                            <a:ext cx="926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2" name="Rectangle 1494"/>
                        <wps:cNvSpPr>
                          <a:spLocks noChangeArrowheads="1"/>
                        </wps:cNvSpPr>
                        <wps:spPr bwMode="auto">
                          <a:xfrm>
                            <a:off x="903342" y="1419441"/>
                            <a:ext cx="930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3" name="Rectangle 1495"/>
                        <wps:cNvSpPr>
                          <a:spLocks noChangeArrowheads="1"/>
                        </wps:cNvSpPr>
                        <wps:spPr bwMode="auto">
                          <a:xfrm>
                            <a:off x="903742" y="1543545"/>
                            <a:ext cx="926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4" name="Rectangle 1496"/>
                        <wps:cNvSpPr>
                          <a:spLocks noChangeArrowheads="1"/>
                        </wps:cNvSpPr>
                        <wps:spPr bwMode="auto">
                          <a:xfrm>
                            <a:off x="995176" y="184905"/>
                            <a:ext cx="94536"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5" name="Rectangle 1497"/>
                        <wps:cNvSpPr>
                          <a:spLocks noChangeArrowheads="1"/>
                        </wps:cNvSpPr>
                        <wps:spPr bwMode="auto">
                          <a:xfrm>
                            <a:off x="995576" y="309009"/>
                            <a:ext cx="94136"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6" name="Rectangle 1498"/>
                        <wps:cNvSpPr>
                          <a:spLocks noChangeArrowheads="1"/>
                        </wps:cNvSpPr>
                        <wps:spPr bwMode="auto">
                          <a:xfrm>
                            <a:off x="995576" y="433113"/>
                            <a:ext cx="94136" cy="1240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7" name="Rectangle 1499"/>
                        <wps:cNvSpPr>
                          <a:spLocks noChangeArrowheads="1"/>
                        </wps:cNvSpPr>
                        <wps:spPr bwMode="auto">
                          <a:xfrm>
                            <a:off x="995977" y="557216"/>
                            <a:ext cx="93735" cy="1240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8" name="Rectangle 1500"/>
                        <wps:cNvSpPr>
                          <a:spLocks noChangeArrowheads="1"/>
                        </wps:cNvSpPr>
                        <wps:spPr bwMode="auto">
                          <a:xfrm>
                            <a:off x="995977" y="678120"/>
                            <a:ext cx="94136"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9" name="Rectangle 1501"/>
                        <wps:cNvSpPr>
                          <a:spLocks noChangeArrowheads="1"/>
                        </wps:cNvSpPr>
                        <wps:spPr bwMode="auto">
                          <a:xfrm>
                            <a:off x="996377" y="802223"/>
                            <a:ext cx="93735" cy="1240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0" name="Rectangle 1502"/>
                        <wps:cNvSpPr>
                          <a:spLocks noChangeArrowheads="1"/>
                        </wps:cNvSpPr>
                        <wps:spPr bwMode="auto">
                          <a:xfrm>
                            <a:off x="996377" y="926227"/>
                            <a:ext cx="94136" cy="124104"/>
                          </a:xfrm>
                          <a:prstGeom prst="rect">
                            <a:avLst/>
                          </a:prstGeom>
                          <a:solidFill>
                            <a:srgbClr val="A9D18E"/>
                          </a:solidFill>
                          <a:ln w="9525">
                            <a:solidFill>
                              <a:srgbClr val="44546A"/>
                            </a:solidFill>
                            <a:round/>
                            <a:headEnd/>
                            <a:tailEnd/>
                          </a:ln>
                        </wps:spPr>
                        <wps:bodyPr rot="0" vert="horz" wrap="none" lIns="54148" tIns="27073" rIns="54148" bIns="27073" anchor="ctr" anchorCtr="0" upright="1">
                          <a:noAutofit/>
                        </wps:bodyPr>
                      </wps:wsp>
                      <wps:wsp>
                        <wps:cNvPr id="461" name="Rectangle 1503"/>
                        <wps:cNvSpPr>
                          <a:spLocks noChangeArrowheads="1"/>
                        </wps:cNvSpPr>
                        <wps:spPr bwMode="auto">
                          <a:xfrm>
                            <a:off x="996777" y="1050331"/>
                            <a:ext cx="937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2" name="Rectangle 1504"/>
                        <wps:cNvSpPr>
                          <a:spLocks noChangeArrowheads="1"/>
                        </wps:cNvSpPr>
                        <wps:spPr bwMode="auto">
                          <a:xfrm>
                            <a:off x="996777" y="1174434"/>
                            <a:ext cx="937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3" name="Rectangle 1505"/>
                        <wps:cNvSpPr>
                          <a:spLocks noChangeArrowheads="1"/>
                        </wps:cNvSpPr>
                        <wps:spPr bwMode="auto">
                          <a:xfrm>
                            <a:off x="997177" y="1298538"/>
                            <a:ext cx="933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4" name="Rectangle 1506"/>
                        <wps:cNvSpPr>
                          <a:spLocks noChangeArrowheads="1"/>
                        </wps:cNvSpPr>
                        <wps:spPr bwMode="auto">
                          <a:xfrm>
                            <a:off x="997177" y="1419441"/>
                            <a:ext cx="937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5" name="Rectangle 1507"/>
                        <wps:cNvSpPr>
                          <a:spLocks noChangeArrowheads="1"/>
                        </wps:cNvSpPr>
                        <wps:spPr bwMode="auto">
                          <a:xfrm>
                            <a:off x="997477" y="1543545"/>
                            <a:ext cx="934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6" name="Rectangle 1508"/>
                        <wps:cNvSpPr>
                          <a:spLocks noChangeArrowheads="1"/>
                        </wps:cNvSpPr>
                        <wps:spPr bwMode="auto">
                          <a:xfrm>
                            <a:off x="1091313" y="184905"/>
                            <a:ext cx="94236"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7" name="Rectangle 1509"/>
                        <wps:cNvSpPr>
                          <a:spLocks noChangeArrowheads="1"/>
                        </wps:cNvSpPr>
                        <wps:spPr bwMode="auto">
                          <a:xfrm>
                            <a:off x="1091713" y="309009"/>
                            <a:ext cx="938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8" name="Rectangle 1510"/>
                        <wps:cNvSpPr>
                          <a:spLocks noChangeArrowheads="1"/>
                        </wps:cNvSpPr>
                        <wps:spPr bwMode="auto">
                          <a:xfrm>
                            <a:off x="1091713" y="433113"/>
                            <a:ext cx="93835" cy="1240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9" name="Rectangle 1511"/>
                        <wps:cNvSpPr>
                          <a:spLocks noChangeArrowheads="1"/>
                        </wps:cNvSpPr>
                        <wps:spPr bwMode="auto">
                          <a:xfrm>
                            <a:off x="1092113" y="557216"/>
                            <a:ext cx="93435" cy="1240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0" name="Rectangle 1512"/>
                        <wps:cNvSpPr>
                          <a:spLocks noChangeArrowheads="1"/>
                        </wps:cNvSpPr>
                        <wps:spPr bwMode="auto">
                          <a:xfrm>
                            <a:off x="1092113" y="678120"/>
                            <a:ext cx="938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1" name="Rectangle 1513"/>
                        <wps:cNvSpPr>
                          <a:spLocks noChangeArrowheads="1"/>
                        </wps:cNvSpPr>
                        <wps:spPr bwMode="auto">
                          <a:xfrm>
                            <a:off x="1092513" y="802223"/>
                            <a:ext cx="93435" cy="1240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2" name="Rectangle 1514"/>
                        <wps:cNvSpPr>
                          <a:spLocks noChangeArrowheads="1"/>
                        </wps:cNvSpPr>
                        <wps:spPr bwMode="auto">
                          <a:xfrm>
                            <a:off x="1092513" y="926227"/>
                            <a:ext cx="93835" cy="124104"/>
                          </a:xfrm>
                          <a:prstGeom prst="rect">
                            <a:avLst/>
                          </a:prstGeom>
                          <a:solidFill>
                            <a:srgbClr val="A9D18E"/>
                          </a:solidFill>
                          <a:ln w="9525">
                            <a:solidFill>
                              <a:srgbClr val="44546A"/>
                            </a:solidFill>
                            <a:round/>
                            <a:headEnd/>
                            <a:tailEnd/>
                          </a:ln>
                        </wps:spPr>
                        <wps:bodyPr rot="0" vert="horz" wrap="none" lIns="54148" tIns="27073" rIns="54148" bIns="27073" anchor="ctr" anchorCtr="0" upright="1">
                          <a:noAutofit/>
                        </wps:bodyPr>
                      </wps:wsp>
                      <wps:wsp>
                        <wps:cNvPr id="473" name="Rectangle 1515"/>
                        <wps:cNvSpPr>
                          <a:spLocks noChangeArrowheads="1"/>
                        </wps:cNvSpPr>
                        <wps:spPr bwMode="auto">
                          <a:xfrm>
                            <a:off x="1092913" y="1050331"/>
                            <a:ext cx="934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4" name="Rectangle 1516"/>
                        <wps:cNvSpPr>
                          <a:spLocks noChangeArrowheads="1"/>
                        </wps:cNvSpPr>
                        <wps:spPr bwMode="auto">
                          <a:xfrm>
                            <a:off x="1092913" y="1174434"/>
                            <a:ext cx="934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5" name="Rectangle 1517"/>
                        <wps:cNvSpPr>
                          <a:spLocks noChangeArrowheads="1"/>
                        </wps:cNvSpPr>
                        <wps:spPr bwMode="auto">
                          <a:xfrm>
                            <a:off x="1093313" y="1298538"/>
                            <a:ext cx="930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6" name="Rectangle 1518"/>
                        <wps:cNvSpPr>
                          <a:spLocks noChangeArrowheads="1"/>
                        </wps:cNvSpPr>
                        <wps:spPr bwMode="auto">
                          <a:xfrm>
                            <a:off x="1093313" y="1419441"/>
                            <a:ext cx="934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7" name="Rectangle 1519"/>
                        <wps:cNvSpPr>
                          <a:spLocks noChangeArrowheads="1"/>
                        </wps:cNvSpPr>
                        <wps:spPr bwMode="auto">
                          <a:xfrm>
                            <a:off x="1093714" y="1543545"/>
                            <a:ext cx="930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8" name="Rectangle 1520"/>
                        <wps:cNvSpPr>
                          <a:spLocks noChangeArrowheads="1"/>
                        </wps:cNvSpPr>
                        <wps:spPr bwMode="auto">
                          <a:xfrm>
                            <a:off x="1186749" y="184905"/>
                            <a:ext cx="94236"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9" name="Rectangle 1521"/>
                        <wps:cNvSpPr>
                          <a:spLocks noChangeArrowheads="1"/>
                        </wps:cNvSpPr>
                        <wps:spPr bwMode="auto">
                          <a:xfrm>
                            <a:off x="1187149" y="309009"/>
                            <a:ext cx="938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0" name="Rectangle 1522"/>
                        <wps:cNvSpPr>
                          <a:spLocks noChangeArrowheads="1"/>
                        </wps:cNvSpPr>
                        <wps:spPr bwMode="auto">
                          <a:xfrm>
                            <a:off x="1187149" y="433113"/>
                            <a:ext cx="93835" cy="1240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1" name="Rectangle 1523"/>
                        <wps:cNvSpPr>
                          <a:spLocks noChangeArrowheads="1"/>
                        </wps:cNvSpPr>
                        <wps:spPr bwMode="auto">
                          <a:xfrm>
                            <a:off x="1187549" y="557216"/>
                            <a:ext cx="93435" cy="1240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2" name="Rectangle 1524"/>
                        <wps:cNvSpPr>
                          <a:spLocks noChangeArrowheads="1"/>
                        </wps:cNvSpPr>
                        <wps:spPr bwMode="auto">
                          <a:xfrm>
                            <a:off x="1187549" y="678120"/>
                            <a:ext cx="938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3" name="Rectangle 1525"/>
                        <wps:cNvSpPr>
                          <a:spLocks noChangeArrowheads="1"/>
                        </wps:cNvSpPr>
                        <wps:spPr bwMode="auto">
                          <a:xfrm>
                            <a:off x="1187949" y="802223"/>
                            <a:ext cx="93435" cy="1240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4" name="Rectangle 1526"/>
                        <wps:cNvSpPr>
                          <a:spLocks noChangeArrowheads="1"/>
                        </wps:cNvSpPr>
                        <wps:spPr bwMode="auto">
                          <a:xfrm>
                            <a:off x="1187949" y="926227"/>
                            <a:ext cx="93835" cy="124104"/>
                          </a:xfrm>
                          <a:prstGeom prst="rect">
                            <a:avLst/>
                          </a:prstGeom>
                          <a:solidFill>
                            <a:srgbClr val="A9D18E"/>
                          </a:solidFill>
                          <a:ln w="9525">
                            <a:solidFill>
                              <a:srgbClr val="44546A"/>
                            </a:solidFill>
                            <a:round/>
                            <a:headEnd/>
                            <a:tailEnd/>
                          </a:ln>
                        </wps:spPr>
                        <wps:bodyPr rot="0" vert="horz" wrap="none" lIns="54148" tIns="27073" rIns="54148" bIns="27073" anchor="ctr" anchorCtr="0" upright="1">
                          <a:noAutofit/>
                        </wps:bodyPr>
                      </wps:wsp>
                      <wps:wsp>
                        <wps:cNvPr id="485" name="Rectangle 1527"/>
                        <wps:cNvSpPr>
                          <a:spLocks noChangeArrowheads="1"/>
                        </wps:cNvSpPr>
                        <wps:spPr bwMode="auto">
                          <a:xfrm>
                            <a:off x="1188349" y="1050331"/>
                            <a:ext cx="934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6" name="Rectangle 1528"/>
                        <wps:cNvSpPr>
                          <a:spLocks noChangeArrowheads="1"/>
                        </wps:cNvSpPr>
                        <wps:spPr bwMode="auto">
                          <a:xfrm>
                            <a:off x="1188349" y="1174434"/>
                            <a:ext cx="934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7" name="Rectangle 1529"/>
                        <wps:cNvSpPr>
                          <a:spLocks noChangeArrowheads="1"/>
                        </wps:cNvSpPr>
                        <wps:spPr bwMode="auto">
                          <a:xfrm>
                            <a:off x="1188749" y="1298538"/>
                            <a:ext cx="930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8" name="Rectangle 1530"/>
                        <wps:cNvSpPr>
                          <a:spLocks noChangeArrowheads="1"/>
                        </wps:cNvSpPr>
                        <wps:spPr bwMode="auto">
                          <a:xfrm>
                            <a:off x="1188749" y="1419441"/>
                            <a:ext cx="934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9" name="Rectangle 1531"/>
                        <wps:cNvSpPr>
                          <a:spLocks noChangeArrowheads="1"/>
                        </wps:cNvSpPr>
                        <wps:spPr bwMode="auto">
                          <a:xfrm>
                            <a:off x="1189150" y="1543545"/>
                            <a:ext cx="930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0" name="Rectangle 1532"/>
                        <wps:cNvSpPr>
                          <a:spLocks noChangeArrowheads="1"/>
                        </wps:cNvSpPr>
                        <wps:spPr bwMode="auto">
                          <a:xfrm>
                            <a:off x="1282985" y="184905"/>
                            <a:ext cx="937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1" name="Rectangle 1533"/>
                        <wps:cNvSpPr>
                          <a:spLocks noChangeArrowheads="1"/>
                        </wps:cNvSpPr>
                        <wps:spPr bwMode="auto">
                          <a:xfrm>
                            <a:off x="1283385" y="309009"/>
                            <a:ext cx="933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2" name="Rectangle 1534"/>
                        <wps:cNvSpPr>
                          <a:spLocks noChangeArrowheads="1"/>
                        </wps:cNvSpPr>
                        <wps:spPr bwMode="auto">
                          <a:xfrm>
                            <a:off x="1283385" y="433113"/>
                            <a:ext cx="93335" cy="1240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3" name="Rectangle 1535"/>
                        <wps:cNvSpPr>
                          <a:spLocks noChangeArrowheads="1"/>
                        </wps:cNvSpPr>
                        <wps:spPr bwMode="auto">
                          <a:xfrm>
                            <a:off x="1283785" y="557216"/>
                            <a:ext cx="92935" cy="1240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4" name="Rectangle 1536"/>
                        <wps:cNvSpPr>
                          <a:spLocks noChangeArrowheads="1"/>
                        </wps:cNvSpPr>
                        <wps:spPr bwMode="auto">
                          <a:xfrm>
                            <a:off x="1283785" y="678120"/>
                            <a:ext cx="933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5" name="Rectangle 1537"/>
                        <wps:cNvSpPr>
                          <a:spLocks noChangeArrowheads="1"/>
                        </wps:cNvSpPr>
                        <wps:spPr bwMode="auto">
                          <a:xfrm>
                            <a:off x="1284186" y="802223"/>
                            <a:ext cx="92935" cy="1240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6" name="Rectangle 1538"/>
                        <wps:cNvSpPr>
                          <a:spLocks noChangeArrowheads="1"/>
                        </wps:cNvSpPr>
                        <wps:spPr bwMode="auto">
                          <a:xfrm>
                            <a:off x="1284085" y="926227"/>
                            <a:ext cx="93435" cy="124104"/>
                          </a:xfrm>
                          <a:prstGeom prst="rect">
                            <a:avLst/>
                          </a:prstGeom>
                          <a:solidFill>
                            <a:srgbClr val="A9D18E"/>
                          </a:solidFill>
                          <a:ln w="9525">
                            <a:solidFill>
                              <a:srgbClr val="44546A"/>
                            </a:solidFill>
                            <a:round/>
                            <a:headEnd/>
                            <a:tailEnd/>
                          </a:ln>
                        </wps:spPr>
                        <wps:bodyPr rot="0" vert="horz" wrap="none" lIns="54148" tIns="27073" rIns="54148" bIns="27073" anchor="ctr" anchorCtr="0" upright="1">
                          <a:noAutofit/>
                        </wps:bodyPr>
                      </wps:wsp>
                      <wps:wsp>
                        <wps:cNvPr id="497" name="Rectangle 1539"/>
                        <wps:cNvSpPr>
                          <a:spLocks noChangeArrowheads="1"/>
                        </wps:cNvSpPr>
                        <wps:spPr bwMode="auto">
                          <a:xfrm>
                            <a:off x="1284586" y="1050331"/>
                            <a:ext cx="929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8" name="Rectangle 1540"/>
                        <wps:cNvSpPr>
                          <a:spLocks noChangeArrowheads="1"/>
                        </wps:cNvSpPr>
                        <wps:spPr bwMode="auto">
                          <a:xfrm>
                            <a:off x="1284586" y="1174434"/>
                            <a:ext cx="929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9" name="Rectangle 1541"/>
                        <wps:cNvSpPr>
                          <a:spLocks noChangeArrowheads="1"/>
                        </wps:cNvSpPr>
                        <wps:spPr bwMode="auto">
                          <a:xfrm>
                            <a:off x="1284886" y="1298538"/>
                            <a:ext cx="926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00" name="Rectangle 1542"/>
                        <wps:cNvSpPr>
                          <a:spLocks noChangeArrowheads="1"/>
                        </wps:cNvSpPr>
                        <wps:spPr bwMode="auto">
                          <a:xfrm>
                            <a:off x="1284886" y="1419441"/>
                            <a:ext cx="930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01" name="Rectangle 1543"/>
                        <wps:cNvSpPr>
                          <a:spLocks noChangeArrowheads="1"/>
                        </wps:cNvSpPr>
                        <wps:spPr bwMode="auto">
                          <a:xfrm>
                            <a:off x="1285286" y="1543545"/>
                            <a:ext cx="926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02" name="Rectangle 1544"/>
                        <wps:cNvSpPr>
                          <a:spLocks noChangeArrowheads="1"/>
                        </wps:cNvSpPr>
                        <wps:spPr bwMode="auto">
                          <a:xfrm>
                            <a:off x="1376721" y="184905"/>
                            <a:ext cx="94636"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03" name="Rectangle 1545"/>
                        <wps:cNvSpPr>
                          <a:spLocks noChangeArrowheads="1"/>
                        </wps:cNvSpPr>
                        <wps:spPr bwMode="auto">
                          <a:xfrm>
                            <a:off x="1377121" y="309009"/>
                            <a:ext cx="94236"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04" name="Rectangle 1546"/>
                        <wps:cNvSpPr>
                          <a:spLocks noChangeArrowheads="1"/>
                        </wps:cNvSpPr>
                        <wps:spPr bwMode="auto">
                          <a:xfrm>
                            <a:off x="1377121" y="433113"/>
                            <a:ext cx="94236" cy="1240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05" name="Rectangle 1547"/>
                        <wps:cNvSpPr>
                          <a:spLocks noChangeArrowheads="1"/>
                        </wps:cNvSpPr>
                        <wps:spPr bwMode="auto">
                          <a:xfrm>
                            <a:off x="1377521" y="557216"/>
                            <a:ext cx="93835" cy="1240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06" name="Rectangle 1548"/>
                        <wps:cNvSpPr>
                          <a:spLocks noChangeArrowheads="1"/>
                        </wps:cNvSpPr>
                        <wps:spPr bwMode="auto">
                          <a:xfrm>
                            <a:off x="1377521" y="678120"/>
                            <a:ext cx="94236"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07" name="Rectangle 1549"/>
                        <wps:cNvSpPr>
                          <a:spLocks noChangeArrowheads="1"/>
                        </wps:cNvSpPr>
                        <wps:spPr bwMode="auto">
                          <a:xfrm>
                            <a:off x="1377921" y="802223"/>
                            <a:ext cx="93835" cy="1240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08" name="Rectangle 1550"/>
                        <wps:cNvSpPr>
                          <a:spLocks noChangeArrowheads="1"/>
                        </wps:cNvSpPr>
                        <wps:spPr bwMode="auto">
                          <a:xfrm>
                            <a:off x="1377921" y="926227"/>
                            <a:ext cx="94236" cy="124104"/>
                          </a:xfrm>
                          <a:prstGeom prst="rect">
                            <a:avLst/>
                          </a:prstGeom>
                          <a:solidFill>
                            <a:srgbClr val="A9D18E"/>
                          </a:solidFill>
                          <a:ln w="9525">
                            <a:solidFill>
                              <a:srgbClr val="44546A"/>
                            </a:solidFill>
                            <a:round/>
                            <a:headEnd/>
                            <a:tailEnd/>
                          </a:ln>
                        </wps:spPr>
                        <wps:bodyPr rot="0" vert="horz" wrap="none" lIns="54148" tIns="27073" rIns="54148" bIns="27073" anchor="ctr" anchorCtr="0" upright="1">
                          <a:noAutofit/>
                        </wps:bodyPr>
                      </wps:wsp>
                      <wps:wsp>
                        <wps:cNvPr id="509" name="Rectangle 1551"/>
                        <wps:cNvSpPr>
                          <a:spLocks noChangeArrowheads="1"/>
                        </wps:cNvSpPr>
                        <wps:spPr bwMode="auto">
                          <a:xfrm>
                            <a:off x="1378321" y="1050331"/>
                            <a:ext cx="938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0" name="Rectangle 1552"/>
                        <wps:cNvSpPr>
                          <a:spLocks noChangeArrowheads="1"/>
                        </wps:cNvSpPr>
                        <wps:spPr bwMode="auto">
                          <a:xfrm>
                            <a:off x="1378321" y="1174434"/>
                            <a:ext cx="938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1" name="Rectangle 1553"/>
                        <wps:cNvSpPr>
                          <a:spLocks noChangeArrowheads="1"/>
                        </wps:cNvSpPr>
                        <wps:spPr bwMode="auto">
                          <a:xfrm>
                            <a:off x="1378721" y="1298538"/>
                            <a:ext cx="934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2" name="Rectangle 1554"/>
                        <wps:cNvSpPr>
                          <a:spLocks noChangeArrowheads="1"/>
                        </wps:cNvSpPr>
                        <wps:spPr bwMode="auto">
                          <a:xfrm>
                            <a:off x="1378721" y="1419441"/>
                            <a:ext cx="938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3" name="Rectangle 1555"/>
                        <wps:cNvSpPr>
                          <a:spLocks noChangeArrowheads="1"/>
                        </wps:cNvSpPr>
                        <wps:spPr bwMode="auto">
                          <a:xfrm>
                            <a:off x="1379121" y="1543545"/>
                            <a:ext cx="934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4" name="Rectangle 1556"/>
                        <wps:cNvSpPr>
                          <a:spLocks noChangeArrowheads="1"/>
                        </wps:cNvSpPr>
                        <wps:spPr bwMode="auto">
                          <a:xfrm>
                            <a:off x="1472957" y="184905"/>
                            <a:ext cx="94236"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5" name="Rectangle 1557"/>
                        <wps:cNvSpPr>
                          <a:spLocks noChangeArrowheads="1"/>
                        </wps:cNvSpPr>
                        <wps:spPr bwMode="auto">
                          <a:xfrm>
                            <a:off x="1473357" y="309009"/>
                            <a:ext cx="938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6" name="Rectangle 1558"/>
                        <wps:cNvSpPr>
                          <a:spLocks noChangeArrowheads="1"/>
                        </wps:cNvSpPr>
                        <wps:spPr bwMode="auto">
                          <a:xfrm>
                            <a:off x="1473357" y="433113"/>
                            <a:ext cx="93835" cy="1240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7" name="Rectangle 1559"/>
                        <wps:cNvSpPr>
                          <a:spLocks noChangeArrowheads="1"/>
                        </wps:cNvSpPr>
                        <wps:spPr bwMode="auto">
                          <a:xfrm>
                            <a:off x="1473757" y="557216"/>
                            <a:ext cx="93435" cy="1240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8" name="Rectangle 1560"/>
                        <wps:cNvSpPr>
                          <a:spLocks noChangeArrowheads="1"/>
                        </wps:cNvSpPr>
                        <wps:spPr bwMode="auto">
                          <a:xfrm>
                            <a:off x="1473757" y="678120"/>
                            <a:ext cx="938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9" name="Rectangle 1561"/>
                        <wps:cNvSpPr>
                          <a:spLocks noChangeArrowheads="1"/>
                        </wps:cNvSpPr>
                        <wps:spPr bwMode="auto">
                          <a:xfrm>
                            <a:off x="1474157" y="802223"/>
                            <a:ext cx="93435" cy="1240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0" name="Rectangle 1562"/>
                        <wps:cNvSpPr>
                          <a:spLocks noChangeArrowheads="1"/>
                        </wps:cNvSpPr>
                        <wps:spPr bwMode="auto">
                          <a:xfrm>
                            <a:off x="1474157" y="926227"/>
                            <a:ext cx="93835" cy="124104"/>
                          </a:xfrm>
                          <a:prstGeom prst="rect">
                            <a:avLst/>
                          </a:prstGeom>
                          <a:solidFill>
                            <a:srgbClr val="A9D18E"/>
                          </a:solidFill>
                          <a:ln w="9525">
                            <a:solidFill>
                              <a:srgbClr val="44546A"/>
                            </a:solidFill>
                            <a:round/>
                            <a:headEnd/>
                            <a:tailEnd/>
                          </a:ln>
                        </wps:spPr>
                        <wps:bodyPr rot="0" vert="horz" wrap="none" lIns="54148" tIns="27073" rIns="54148" bIns="27073" anchor="ctr" anchorCtr="0" upright="1">
                          <a:noAutofit/>
                        </wps:bodyPr>
                      </wps:wsp>
                      <wps:wsp>
                        <wps:cNvPr id="521" name="Rectangle 1563"/>
                        <wps:cNvSpPr>
                          <a:spLocks noChangeArrowheads="1"/>
                        </wps:cNvSpPr>
                        <wps:spPr bwMode="auto">
                          <a:xfrm>
                            <a:off x="1474558" y="1050331"/>
                            <a:ext cx="934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2" name="Rectangle 1564"/>
                        <wps:cNvSpPr>
                          <a:spLocks noChangeArrowheads="1"/>
                        </wps:cNvSpPr>
                        <wps:spPr bwMode="auto">
                          <a:xfrm>
                            <a:off x="1474558" y="1174434"/>
                            <a:ext cx="934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3" name="Rectangle 1565"/>
                        <wps:cNvSpPr>
                          <a:spLocks noChangeArrowheads="1"/>
                        </wps:cNvSpPr>
                        <wps:spPr bwMode="auto">
                          <a:xfrm>
                            <a:off x="1474958" y="1298538"/>
                            <a:ext cx="930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4" name="Rectangle 1566"/>
                        <wps:cNvSpPr>
                          <a:spLocks noChangeArrowheads="1"/>
                        </wps:cNvSpPr>
                        <wps:spPr bwMode="auto">
                          <a:xfrm>
                            <a:off x="1474958" y="1419441"/>
                            <a:ext cx="934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5" name="Rectangle 1567"/>
                        <wps:cNvSpPr>
                          <a:spLocks noChangeArrowheads="1"/>
                        </wps:cNvSpPr>
                        <wps:spPr bwMode="auto">
                          <a:xfrm>
                            <a:off x="1475358" y="1543545"/>
                            <a:ext cx="93035" cy="124104"/>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6" name="Text Box 2"/>
                        <wps:cNvSpPr txBox="1">
                          <a:spLocks noChangeArrowheads="1"/>
                        </wps:cNvSpPr>
                        <wps:spPr bwMode="auto">
                          <a:xfrm>
                            <a:off x="634040" y="1740351"/>
                            <a:ext cx="727275" cy="2409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8E4722" w14:textId="77777777" w:rsidR="00716DFC" w:rsidRPr="0001208A" w:rsidRDefault="00716DFC" w:rsidP="00716DFC">
                              <w:pPr>
                                <w:pStyle w:val="NormalWeb"/>
                                <w:overflowPunct w:val="0"/>
                                <w:spacing w:before="0" w:beforeAutospacing="0" w:after="120" w:afterAutospacing="0"/>
                                <w:jc w:val="both"/>
                                <w:rPr>
                                  <w:b/>
                                  <w:sz w:val="20"/>
                                </w:rPr>
                              </w:pPr>
                              <w:r>
                                <w:rPr>
                                  <w:rFonts w:ascii="Arial" w:hAnsi="Arial"/>
                                  <w:b/>
                                  <w:sz w:val="16"/>
                                  <w:szCs w:val="20"/>
                                  <w:lang w:val="en-GB"/>
                                </w:rPr>
                                <w:t>Pattern 1</w:t>
                              </w:r>
                            </w:p>
                          </w:txbxContent>
                        </wps:txbx>
                        <wps:bodyPr rot="0" vert="horz" wrap="square" lIns="91440" tIns="45720" rIns="91440" bIns="45720" anchor="t" anchorCtr="0" upright="1">
                          <a:noAutofit/>
                        </wps:bodyPr>
                      </wps:wsp>
                    </wpc:wpc>
                  </a:graphicData>
                </a:graphic>
              </wp:inline>
            </w:drawing>
          </mc:Choice>
          <mc:Fallback>
            <w:pict>
              <v:group w14:anchorId="7BC6E893" id="Canvas 1568" o:spid="_x0000_s1027" editas="canvas" style="width:143.7pt;height:161.8pt;mso-position-horizontal-relative:char;mso-position-vertical-relative:line" coordsize="18249,205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width:18249;height:20548;visibility:visible;mso-wrap-style:square">
                  <v:fill o:detectmouseclick="t"/>
                  <v:path o:connecttype="none"/>
                </v:shape>
                <v:rect id="Rectangle 1400" o:spid="_x0000_s1029" style="position:absolute;left:2304;top:1848;width:950;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" fillcolor="#dbdbdb" strokecolor="#44546a">
                  <v:stroke joinstyle="round"/>
                  <v:textbox inset="1.50411mm,.75203mm,1.50411mm,.75203mm"/>
                </v:rect>
                <v:rect id="Rectangle 1401" o:spid="_x0000_s1030" style="position:absolute;left:2307;top:3090;width:947;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" fillcolor="#dbdbdb" strokecolor="#44546a">
                  <v:stroke joinstyle="round"/>
                  <v:textbox inset="1.50411mm,.75203mm,1.50411mm,.75203mm"/>
                </v:rect>
                <v:rect id="Rectangle 1402" o:spid="_x0000_s1031" style="position:absolute;left:2307;top:4331;width:947;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" fillcolor="#dbdbdb" strokecolor="#44546a">
                  <v:stroke joinstyle="round"/>
                  <v:textbox inset="1.50411mm,.75203mm,1.50411mm,.75203mm"/>
                </v:rect>
                <v:rect id="Rectangle 1403" o:spid="_x0000_s1032" style="position:absolute;left:2311;top:5572;width:943;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" fillcolor="#dbdbdb" strokecolor="#44546a">
                  <v:stroke joinstyle="round"/>
                  <v:textbox inset="1.50411mm,.75203mm,1.50411mm,.75203mm"/>
                </v:rect>
                <v:rect id="Rectangle 1404" o:spid="_x0000_s1033" style="position:absolute;left:2311;top:6780;width:947;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" fillcolor="#dbdbdb" strokecolor="#44546a">
                  <v:stroke joinstyle="round"/>
                  <v:textbox inset="1.50411mm,.75203mm,1.50411mm,.75203mm"/>
                </v:rect>
                <v:rect id="Rectangle 1405" o:spid="_x0000_s1034" style="position:absolute;left:2315;top:8021;width:943;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" fillcolor="#dbdbdb" strokecolor="#44546a">
                  <v:stroke joinstyle="round"/>
                  <v:textbox inset="1.50411mm,.75203mm,1.50411mm,.75203mm"/>
                </v:rect>
                <v:rect id="Rectangle 1406" o:spid="_x0000_s1035" style="position:absolute;left:2315;top:9262;width:947;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" fillcolor="#dbdbdb" strokecolor="#44546a">
                  <v:stroke joinstyle="round"/>
                  <v:textbox inset="1.50411mm,.75203mm,1.50411mm,.75203mm"/>
                </v:rect>
                <v:rect id="Rectangle 1407" o:spid="_x0000_s1036" style="position:absolute;left:2319;top:10503;width:943;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" fillcolor="#dbdbdb" strokecolor="#44546a">
                  <v:stroke joinstyle="round"/>
                  <v:textbox inset="1.50411mm,.75203mm,1.50411mm,.75203mm"/>
                </v:rect>
                <v:rect id="Rectangle 1408" o:spid="_x0000_s1037" style="position:absolute;left:2319;top:11744;width:943;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" fillcolor="#dbdbdb" strokecolor="#44546a">
                  <v:stroke joinstyle="round"/>
                  <v:textbox inset="1.50411mm,.75203mm,1.50411mm,.75203mm"/>
                </v:rect>
                <v:rect id="Rectangle 1409" o:spid="_x0000_s1038" style="position:absolute;left:2323;top:12985;width:939;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" fillcolor="#dbdbdb" strokecolor="#44546a">
                  <v:stroke joinstyle="round"/>
                  <v:textbox inset="1.50411mm,.75203mm,1.50411mm,.75203mm"/>
                </v:rect>
                <v:rect id="Rectangle 1410" o:spid="_x0000_s1039" style="position:absolute;left:2323;top:14194;width:943;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" fillcolor="#dbdbdb" strokecolor="#44546a">
                  <v:stroke joinstyle="round"/>
                  <v:textbox inset="1.50411mm,.75203mm,1.50411mm,.75203mm"/>
                </v:rect>
                <v:rect id="Rectangle 1411" o:spid="_x0000_s1040" style="position:absolute;left:2327;top:15435;width:939;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" fillcolor="#dbdbdb" strokecolor="#44546a">
                  <v:stroke joinstyle="round"/>
                  <v:textbox inset="1.50411mm,.75203mm,1.50411mm,.75203mm"/>
                </v:rect>
                <v:rect id="Rectangle 1412" o:spid="_x0000_s1041" style="position:absolute;left:3266;top:1848;width:945;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" fillcolor="#dbdbdb" strokecolor="#44546a">
                  <v:stroke joinstyle="round"/>
                  <v:textbox inset="1.50411mm,.75203mm,1.50411mm,.75203mm"/>
                </v:rect>
                <v:rect id="Rectangle 1413" o:spid="_x0000_s1042" style="position:absolute;left:3270;top:3089;width:941;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" fillcolor="#dbdbdb" strokecolor="#44546a">
                  <v:stroke joinstyle="round"/>
                  <v:textbox inset="1.50411mm,.75203mm,1.50411mm,.75203mm"/>
                </v:rect>
                <v:rect id="Rectangle 1414" o:spid="_x0000_s1043" style="position:absolute;left:3270;top:4330;width:941;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" fillcolor="#dbdbdb" strokecolor="#44546a">
                  <v:stroke joinstyle="round"/>
                  <v:textbox inset="1.50411mm,.75203mm,1.50411mm,.75203mm"/>
                </v:rect>
                <v:rect id="Rectangle 1415" o:spid="_x0000_s1044" style="position:absolute;left:3274;top:5571;width:937;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" fillcolor="#dbdbdb" strokecolor="#44546a">
                  <v:stroke joinstyle="round"/>
                  <v:textbox inset="1.50411mm,.75203mm,1.50411mm,.75203mm"/>
                </v:rect>
                <v:rect id="Rectangle 1416" o:spid="_x0000_s1045" style="position:absolute;left:3274;top:6780;width:941;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" fillcolor="#dbdbdb" strokecolor="#44546a">
                  <v:stroke joinstyle="round"/>
                  <v:textbox inset="1.50411mm,.75203mm,1.50411mm,.75203mm"/>
                </v:rect>
                <v:rect id="Rectangle 1417" o:spid="_x0000_s1046" style="position:absolute;left:3278;top:8021;width:937;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" fillcolor="#dbdbdb" strokecolor="#44546a">
                  <v:stroke joinstyle="round"/>
                  <v:textbox inset="1.50411mm,.75203mm,1.50411mm,.75203mm"/>
                </v:rect>
                <v:rect id="Rectangle 1418" o:spid="_x0000_s1047" style="position:absolute;left:3278;top:9262;width:941;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" fillcolor="#dbdbdb" strokecolor="#44546a">
                  <v:stroke joinstyle="round"/>
                  <v:textbox inset="1.50411mm,.75203mm,1.50411mm,.75203mm"/>
                </v:rect>
                <v:rect id="Rectangle 1419" o:spid="_x0000_s1048" style="position:absolute;left:3282;top:10503;width:937;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" fillcolor="#dbdbdb" strokecolor="#44546a">
                  <v:stroke joinstyle="round"/>
                  <v:textbox inset="1.50411mm,.75203mm,1.50411mm,.75203mm"/>
                </v:rect>
                <v:rect id="Rectangle 1420" o:spid="_x0000_s1049" style="position:absolute;left:3282;top:11744;width:937;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" fillcolor="#dbdbdb" strokecolor="#44546a">
                  <v:stroke joinstyle="round"/>
                  <v:textbox inset="1.50411mm,.75203mm,1.50411mm,.75203mm"/>
                </v:rect>
                <v:rect id="Rectangle 1421" o:spid="_x0000_s1050" style="position:absolute;left:3286;top:12984;width:933;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" fillcolor="#dbdbdb" strokecolor="#44546a">
                  <v:stroke joinstyle="round"/>
                  <v:textbox inset="1.50411mm,.75203mm,1.50411mm,.75203mm"/>
                </v:rect>
                <v:rect id="Rectangle 1422" o:spid="_x0000_s1051" style="position:absolute;left:3286;top:14194;width:937;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" fillcolor="#dbdbdb" strokecolor="#44546a">
                  <v:stroke joinstyle="round"/>
                  <v:textbox inset="1.50411mm,.75203mm,1.50411mm,.75203mm"/>
                </v:rect>
                <v:rect id="Rectangle 1423" o:spid="_x0000_s1052" style="position:absolute;left:3290;top:15434;width:933;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" fillcolor="#dbdbdb" strokecolor="#44546a">
                  <v:stroke joinstyle="round"/>
                  <v:textbox inset="1.50411mm,.75203mm,1.50411mm,.75203mm"/>
                </v:rect>
                <v:rect id="Rectangle 1424" o:spid="_x0000_s1053" style="position:absolute;left:4219;top:1848;width:946;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" fillcolor="#44546a" strokecolor="#44546a">
                  <v:stroke joinstyle="round"/>
                  <v:textbox inset="1.50411mm,.75203mm,1.50411mm,.75203mm"/>
                </v:rect>
                <v:rect id="Rectangle 1425" o:spid="_x0000_s1054" style="position:absolute;left:4223;top:3089;width:942;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" strokecolor="#44546a">
                  <v:stroke joinstyle="round"/>
                  <v:textbox inset="1.50411mm,.75203mm,1.50411mm,.75203mm"/>
                </v:rect>
                <v:rect id="Rectangle 1426" o:spid="_x0000_s1055" style="position:absolute;left:4223;top:4330;width:942;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" fillcolor="#44546a" strokecolor="#44546a">
                  <v:stroke joinstyle="round"/>
                  <v:textbox inset="1.50411mm,.75203mm,1.50411mm,.75203mm"/>
                </v:rect>
                <v:rect id="Rectangle 1427" o:spid="_x0000_s1056" style="position:absolute;left:4227;top:5571;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" strokecolor="#44546a">
                  <v:stroke joinstyle="round"/>
                  <v:textbox inset="1.50411mm,.75203mm,1.50411mm,.75203mm"/>
                </v:rect>
                <v:rect id="Rectangle 1428" o:spid="_x0000_s1057" style="position:absolute;left:4227;top:6780;width:942;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" fillcolor="#44546a" strokecolor="#44546a">
                  <v:stroke joinstyle="round"/>
                  <v:textbox inset="1.50411mm,.75203mm,1.50411mm,.75203mm"/>
                </v:rect>
                <v:rect id="Rectangle 1429" o:spid="_x0000_s1058" style="position:absolute;left:4231;top:8021;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" strokecolor="#44546a">
                  <v:stroke joinstyle="round"/>
                  <v:textbox inset="1.50411mm,.75203mm,1.50411mm,.75203mm"/>
                </v:rect>
                <v:rect id="Rectangle 1430" o:spid="_x0000_s1059" style="position:absolute;left:4231;top:9262;width:942;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" fillcolor="#44546a" strokecolor="#44546a">
                  <v:stroke joinstyle="round"/>
                  <v:textbox inset="1.50411mm,.75203mm,1.50411mm,.75203mm"/>
                </v:rect>
                <v:rect id="Rectangle 1431" o:spid="_x0000_s1060" style="position:absolute;left:4235;top:10503;width:938;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" strokecolor="#44546a">
                  <v:stroke joinstyle="round"/>
                  <v:textbox inset="1.50411mm,.75203mm,1.50411mm,.75203mm"/>
                </v:rect>
                <v:rect id="Rectangle 1432" o:spid="_x0000_s1061" style="position:absolute;left:4235;top:11744;width:938;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" fillcolor="#44546a" strokecolor="#44546a">
                  <v:stroke joinstyle="round"/>
                  <v:textbox inset="1.50411mm,.75203mm,1.50411mm,.75203mm"/>
                </v:rect>
                <v:rect id="Rectangle 1433" o:spid="_x0000_s1062" style="position:absolute;left:4239;top:12984;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" strokecolor="#44546a">
                  <v:stroke joinstyle="round"/>
                  <v:textbox inset="1.50411mm,.75203mm,1.50411mm,.75203mm"/>
                </v:rect>
                <v:rect id="Rectangle 1434" o:spid="_x0000_s1063" style="position:absolute;left:4239;top:14194;width:938;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" fillcolor="#44546a" strokecolor="#44546a">
                  <v:stroke joinstyle="round"/>
                  <v:textbox inset="1.50411mm,.75203mm,1.50411mm,.75203mm"/>
                </v:rect>
                <v:rect id="Rectangle 1435" o:spid="_x0000_s1064" style="position:absolute;left:4243;top:15434;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" strokecolor="#44546a">
                  <v:stroke joinstyle="round"/>
                  <v:textbox inset="1.50411mm,.75203mm,1.50411mm,.75203mm"/>
                </v:rect>
                <v:rect id="Rectangle 1436" o:spid="_x0000_s1065" style="position:absolute;left:5181;top:1848;width:942;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" strokecolor="#44546a">
                  <v:stroke joinstyle="round"/>
                  <v:textbox inset="1.50411mm,.75203mm,1.50411mm,.75203mm"/>
                </v:rect>
                <v:rect id="Rectangle 1437" o:spid="_x0000_s1066" style="position:absolute;left:5185;top:3089;width:939;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" strokecolor="#44546a">
                  <v:stroke joinstyle="round"/>
                  <v:textbox inset="1.50411mm,.75203mm,1.50411mm,.75203mm"/>
                </v:rect>
                <v:rect id="Rectangle 1438" o:spid="_x0000_s1067" style="position:absolute;left:5185;top:4330;width:939;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" strokecolor="#44546a">
                  <v:stroke joinstyle="round"/>
                  <v:textbox inset="1.50411mm,.75203mm,1.50411mm,.75203mm"/>
                </v:rect>
                <v:rect id="Rectangle 1439" o:spid="_x0000_s1068" style="position:absolute;left:5189;top:5571;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" strokecolor="#44546a">
                  <v:stroke joinstyle="round"/>
                  <v:textbox inset="1.50411mm,.75203mm,1.50411mm,.75203mm"/>
                </v:rect>
                <v:rect id="Rectangle 1440" o:spid="_x0000_s1069" style="position:absolute;left:5189;top:6780;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" strokecolor="#44546a">
                  <v:stroke joinstyle="round"/>
                  <v:textbox inset="1.50411mm,.75203mm,1.50411mm,.75203mm"/>
                </v:rect>
                <v:rect id="Rectangle 1441" o:spid="_x0000_s1070" style="position:absolute;left:5193;top:8021;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" strokecolor="#44546a">
                  <v:stroke joinstyle="round"/>
                  <v:textbox inset="1.50411mm,.75203mm,1.50411mm,.75203mm"/>
                </v:rect>
                <v:rect id="Rectangle 1442" o:spid="_x0000_s1071" style="position:absolute;left:5193;top:9262;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" fillcolor="#a9d18e" strokecolor="#44546a">
                  <v:stroke joinstyle="round"/>
                  <v:textbox inset="1.50411mm,.75203mm,1.50411mm,.75203mm"/>
                </v:rect>
                <v:rect id="Rectangle 1443" o:spid="_x0000_s1072" style="position:absolute;left:5197;top:10503;width:935;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" strokecolor="#44546a">
                  <v:stroke joinstyle="round"/>
                  <v:textbox inset="1.50411mm,.75203mm,1.50411mm,.75203mm"/>
                </v:rect>
                <v:rect id="Rectangle 1444" o:spid="_x0000_s1073" style="position:absolute;left:5197;top:11744;width:935;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" strokecolor="#44546a">
                  <v:stroke joinstyle="round"/>
                  <v:textbox inset="1.50411mm,.75203mm,1.50411mm,.75203mm"/>
                </v:rect>
                <v:rect id="Rectangle 1445" o:spid="_x0000_s1074" style="position:absolute;left:5201;top:12984;width:930;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" strokecolor="#44546a">
                  <v:stroke joinstyle="round"/>
                  <v:textbox inset="1.50411mm,.75203mm,1.50411mm,.75203mm"/>
                </v:rect>
                <v:rect id="Rectangle 1446" o:spid="_x0000_s1075" style="position:absolute;left:5201;top:14194;width:934;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" strokecolor="#44546a">
                  <v:stroke joinstyle="round"/>
                  <v:textbox inset="1.50411mm,.75203mm,1.50411mm,.75203mm"/>
                </v:rect>
                <v:rect id="Rectangle 1447" o:spid="_x0000_s1076" style="position:absolute;left:5205;top:15434;width:930;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" strokecolor="#44546a">
                  <v:stroke joinstyle="round"/>
                  <v:textbox inset="1.50411mm,.75203mm,1.50411mm,.75203mm"/>
                </v:rect>
                <v:rect id="Rectangle 1448" o:spid="_x0000_s1077" style="position:absolute;left:6135;top:1849;width:946;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" strokecolor="#44546a">
                  <v:stroke joinstyle="round"/>
                  <v:textbox inset="1.50411mm,.75203mm,1.50411mm,.75203mm"/>
                </v:rect>
                <v:rect id="Rectangle 1449" o:spid="_x0000_s1078" style="position:absolute;left:6139;top:3090;width:942;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" strokecolor="#44546a">
                  <v:stroke joinstyle="round"/>
                  <v:textbox inset="1.50411mm,.75203mm,1.50411mm,.75203mm"/>
                </v:rect>
                <v:rect id="Rectangle 1450" o:spid="_x0000_s1079" style="position:absolute;left:6139;top:4331;width:942;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" strokecolor="#44546a">
                  <v:stroke joinstyle="round"/>
                  <v:textbox inset="1.50411mm,.75203mm,1.50411mm,.75203mm"/>
                </v:rect>
                <v:rect id="Rectangle 1451" o:spid="_x0000_s1080" style="position:absolute;left:6143;top:5572;width:938;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" strokecolor="#44546a">
                  <v:stroke joinstyle="round"/>
                  <v:textbox inset="1.50411mm,.75203mm,1.50411mm,.75203mm"/>
                </v:rect>
                <v:rect id="Rectangle 1452" o:spid="_x0000_s1081" style="position:absolute;left:6143;top:6781;width:942;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" strokecolor="#44546a">
                  <v:stroke joinstyle="round"/>
                  <v:textbox inset="1.50411mm,.75203mm,1.50411mm,.75203mm"/>
                </v:rect>
                <v:rect id="Rectangle 1453" o:spid="_x0000_s1082" style="position:absolute;left:6147;top:8022;width:938;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" strokecolor="#44546a">
                  <v:stroke joinstyle="round"/>
                  <v:textbox inset="1.50411mm,.75203mm,1.50411mm,.75203mm"/>
                </v:rect>
                <v:rect id="Rectangle 1454" o:spid="_x0000_s1083" style="position:absolute;left:6147;top:9262;width:942;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" fillcolor="#a9d18e" strokecolor="#44546a">
                  <v:stroke joinstyle="round"/>
                  <v:textbox inset="1.50411mm,.75203mm,1.50411mm,.75203mm"/>
                </v:rect>
                <v:rect id="Rectangle 1455" o:spid="_x0000_s1084" style="position:absolute;left:6151;top:10503;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" strokecolor="#44546a">
                  <v:stroke joinstyle="round"/>
                  <v:textbox inset="1.50411mm,.75203mm,1.50411mm,.75203mm"/>
                </v:rect>
                <v:rect id="Rectangle 1456" o:spid="_x0000_s1085" style="position:absolute;left:6151;top:11744;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" strokecolor="#44546a">
                  <v:stroke joinstyle="round"/>
                  <v:textbox inset="1.50411mm,.75203mm,1.50411mm,.75203mm"/>
                </v:rect>
                <v:rect id="Rectangle 1457" o:spid="_x0000_s1086" style="position:absolute;left:6155;top:12985;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" strokecolor="#44546a">
                  <v:stroke joinstyle="round"/>
                  <v:textbox inset="1.50411mm,.75203mm,1.50411mm,.75203mm"/>
                </v:rect>
                <v:rect id="Rectangle 1458" o:spid="_x0000_s1087" style="position:absolute;left:6155;top:14194;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" strokecolor="#44546a">
                  <v:stroke joinstyle="round"/>
                  <v:textbox inset="1.50411mm,.75203mm,1.50411mm,.75203mm"/>
                </v:rect>
                <v:rect id="Rectangle 1459" o:spid="_x0000_s1088" style="position:absolute;left:6159;top:15435;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" strokecolor="#44546a">
                  <v:stroke joinstyle="round"/>
                  <v:textbox inset="1.50411mm,.75203mm,1.50411mm,.75203mm"/>
                </v:rect>
                <v:rect id="Rectangle 1460" o:spid="_x0000_s1089" style="position:absolute;left:7097;top:1849;width:943;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" strokecolor="#44546a">
                  <v:stroke joinstyle="round"/>
                  <v:textbox inset="1.50411mm,.75203mm,1.50411mm,.75203mm"/>
                </v:rect>
                <v:rect id="Rectangle 1461" o:spid="_x0000_s1090" style="position:absolute;left:7101;top:3090;width:939;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" strokecolor="#44546a">
                  <v:stroke joinstyle="round"/>
                  <v:textbox inset="1.50411mm,.75203mm,1.50411mm,.75203mm"/>
                </v:rect>
                <v:rect id="Rectangle 1462" o:spid="_x0000_s1091" style="position:absolute;left:7101;top:4331;width:939;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" strokecolor="#44546a">
                  <v:stroke joinstyle="round"/>
                  <v:textbox inset="1.50411mm,.75203mm,1.50411mm,.75203mm"/>
                </v:rect>
                <v:rect id="Rectangle 1463" o:spid="_x0000_s1092" style="position:absolute;left:7105;top:5572;width:935;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" strokecolor="#44546a">
                  <v:stroke joinstyle="round"/>
                  <v:textbox inset="1.50411mm,.75203mm,1.50411mm,.75203mm"/>
                </v:rect>
                <v:rect id="Rectangle 1464" o:spid="_x0000_s1093" style="position:absolute;left:7105;top:6781;width:939;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" strokecolor="#44546a">
                  <v:stroke joinstyle="round"/>
                  <v:textbox inset="1.50411mm,.75203mm,1.50411mm,.75203mm"/>
                </v:rect>
                <v:rect id="Rectangle 1465" o:spid="_x0000_s1094" style="position:absolute;left:7109;top:8022;width:935;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" strokecolor="#44546a">
                  <v:stroke joinstyle="round"/>
                  <v:textbox inset="1.50411mm,.75203mm,1.50411mm,.75203mm"/>
                </v:rect>
                <v:rect id="Rectangle 1466" o:spid="_x0000_s1095" style="position:absolute;left:7109;top:9262;width:939;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" fillcolor="#a9d18e" strokecolor="#44546a">
                  <v:stroke joinstyle="round"/>
                  <v:textbox inset="1.50411mm,.75203mm,1.50411mm,.75203mm"/>
                </v:rect>
                <v:rect id="Rectangle 1467" o:spid="_x0000_s1096" style="position:absolute;left:7113;top:10503;width:935;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" strokecolor="#44546a">
                  <v:stroke joinstyle="round"/>
                  <v:textbox inset="1.50411mm,.75203mm,1.50411mm,.75203mm"/>
                </v:rect>
                <v:rect id="Rectangle 1468" o:spid="_x0000_s1097" style="position:absolute;left:7113;top:11744;width:935;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" strokecolor="#44546a">
                  <v:stroke joinstyle="round"/>
                  <v:textbox inset="1.50411mm,.75203mm,1.50411mm,.75203mm"/>
                </v:rect>
                <v:rect id="Rectangle 1469" o:spid="_x0000_s1098" style="position:absolute;left:7117;top:12985;width:931;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" strokecolor="#44546a">
                  <v:stroke joinstyle="round"/>
                  <v:textbox inset="1.50411mm,.75203mm,1.50411mm,.75203mm"/>
                </v:rect>
                <v:rect id="Rectangle 1470" o:spid="_x0000_s1099" style="position:absolute;left:7117;top:14194;width:935;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" strokecolor="#44546a">
                  <v:stroke joinstyle="round"/>
                  <v:textbox inset="1.50411mm,.75203mm,1.50411mm,.75203mm"/>
                </v:rect>
                <v:rect id="Rectangle 1471" o:spid="_x0000_s1100" style="position:absolute;left:7121;top:15435;width:931;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" strokecolor="#44546a">
                  <v:stroke joinstyle="round"/>
                  <v:textbox inset="1.50411mm,.75203mm,1.50411mm,.75203mm"/>
                </v:rect>
                <v:rect id="Rectangle 1472" o:spid="_x0000_s1101" style="position:absolute;left:8052;top:1849;width:941;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" strokecolor="#44546a">
                  <v:stroke joinstyle="round"/>
                  <v:textbox inset="1.50411mm,.75203mm,1.50411mm,.75203mm"/>
                </v:rect>
                <v:rect id="Rectangle 1473" o:spid="_x0000_s1102" style="position:absolute;left:8056;top:3090;width:937;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" strokecolor="#44546a">
                  <v:stroke joinstyle="round"/>
                  <v:textbox inset="1.50411mm,.75203mm,1.50411mm,.75203mm"/>
                </v:rect>
                <v:rect id="Rectangle 1474" o:spid="_x0000_s1103" style="position:absolute;left:8056;top:4331;width:937;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" strokecolor="#44546a">
                  <v:stroke joinstyle="round"/>
                  <v:textbox inset="1.50411mm,.75203mm,1.50411mm,.75203mm"/>
                </v:rect>
                <v:rect id="Rectangle 1475" o:spid="_x0000_s1104" style="position:absolute;left:8060;top:5572;width:933;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" strokecolor="#44546a">
                  <v:stroke joinstyle="round"/>
                  <v:textbox inset="1.50411mm,.75203mm,1.50411mm,.75203mm"/>
                </v:rect>
                <v:rect id="Rectangle 1476" o:spid="_x0000_s1105" style="position:absolute;left:8060;top:6781;width:937;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" strokecolor="#44546a">
                  <v:stroke joinstyle="round"/>
                  <v:textbox inset="1.50411mm,.75203mm,1.50411mm,.75203mm"/>
                </v:rect>
                <v:rect id="Rectangle 1477" o:spid="_x0000_s1106" style="position:absolute;left:8064;top:8022;width:933;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" strokecolor="#44546a">
                  <v:stroke joinstyle="round"/>
                  <v:textbox inset="1.50411mm,.75203mm,1.50411mm,.75203mm"/>
                </v:rect>
                <v:rect id="Rectangle 1478" o:spid="_x0000_s1107" style="position:absolute;left:8064;top:9262;width:937;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" fillcolor="#a9d18e" strokecolor="#44546a">
                  <v:stroke joinstyle="round"/>
                  <v:textbox inset="1.50411mm,.75203mm,1.50411mm,.75203mm"/>
                </v:rect>
                <v:rect id="Rectangle 1479" o:spid="_x0000_s1108" style="position:absolute;left:8068;top:10503;width:933;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" strokecolor="#44546a">
                  <v:stroke joinstyle="round"/>
                  <v:textbox inset="1.50411mm,.75203mm,1.50411mm,.75203mm"/>
                </v:rect>
                <v:rect id="Rectangle 1480" o:spid="_x0000_s1109" style="position:absolute;left:8068;top:11744;width:933;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" strokecolor="#44546a">
                  <v:stroke joinstyle="round"/>
                  <v:textbox inset="1.50411mm,.75203mm,1.50411mm,.75203mm"/>
                </v:rect>
                <v:rect id="Rectangle 1481" o:spid="_x0000_s1110" style="position:absolute;left:8072;top:12985;width:929;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" strokecolor="#44546a">
                  <v:stroke joinstyle="round"/>
                  <v:textbox inset="1.50411mm,.75203mm,1.50411mm,.75203mm"/>
                </v:rect>
                <v:rect id="Rectangle 1482" o:spid="_x0000_s1111" style="position:absolute;left:8071;top:14194;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" strokecolor="#44546a">
                  <v:stroke joinstyle="round"/>
                  <v:textbox inset="1.50411mm,.75203mm,1.50411mm,.75203mm"/>
                </v:rect>
                <v:rect id="Rectangle 1483" o:spid="_x0000_s1112" style="position:absolute;left:8076;top:15435;width:929;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" strokecolor="#44546a">
                  <v:stroke joinstyle="round"/>
                  <v:textbox inset="1.50411mm,.75203mm,1.50411mm,.75203mm"/>
                </v:rect>
                <v:rect id="Rectangle 1484" o:spid="_x0000_s1113" style="position:absolute;left:9013;top:1849;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" strokecolor="#44546a">
                  <v:stroke joinstyle="round"/>
                  <v:textbox inset="1.50411mm,.75203mm,1.50411mm,.75203mm"/>
                </v:rect>
                <v:rect id="Rectangle 1485" o:spid="_x0000_s1114" style="position:absolute;left:9017;top:3090;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" strokecolor="#44546a">
                  <v:stroke joinstyle="round"/>
                  <v:textbox inset="1.50411mm,.75203mm,1.50411mm,.75203mm"/>
                </v:rect>
                <v:rect id="Rectangle 1486" o:spid="_x0000_s1115" style="position:absolute;left:9017;top:4331;width:934;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" strokecolor="#44546a">
                  <v:stroke joinstyle="round"/>
                  <v:textbox inset="1.50411mm,.75203mm,1.50411mm,.75203mm"/>
                </v:rect>
                <v:rect id="Rectangle 1487" o:spid="_x0000_s1116" style="position:absolute;left:9021;top:5572;width:930;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" strokecolor="#44546a">
                  <v:stroke joinstyle="round"/>
                  <v:textbox inset="1.50411mm,.75203mm,1.50411mm,.75203mm"/>
                </v:rect>
                <v:rect id="Rectangle 1488" o:spid="_x0000_s1117" style="position:absolute;left:9021;top:6781;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" strokecolor="#44546a">
                  <v:stroke joinstyle="round"/>
                  <v:textbox inset="1.50411mm,.75203mm,1.50411mm,.75203mm"/>
                </v:rect>
                <v:rect id="Rectangle 1489" o:spid="_x0000_s1118" style="position:absolute;left:9025;top:8022;width:930;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" strokecolor="#44546a">
                  <v:stroke joinstyle="round"/>
                  <v:textbox inset="1.50411mm,.75203mm,1.50411mm,.75203mm"/>
                </v:rect>
                <v:rect id="Rectangle 1490" o:spid="_x0000_s1119" style="position:absolute;left:9025;top:9262;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" fillcolor="#a9d18e" strokecolor="#44546a">
                  <v:stroke joinstyle="round"/>
                  <v:textbox inset="1.50411mm,.75203mm,1.50411mm,.75203mm"/>
                </v:rect>
                <v:rect id="Rectangle 1491" o:spid="_x0000_s1120" style="position:absolute;left:9029;top:10503;width:930;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" strokecolor="#44546a">
                  <v:stroke joinstyle="round"/>
                  <v:textbox inset="1.50411mm,.75203mm,1.50411mm,.75203mm"/>
                </v:rect>
                <v:rect id="Rectangle 1492" o:spid="_x0000_s1121" style="position:absolute;left:9029;top:11744;width:930;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" strokecolor="#44546a">
                  <v:stroke joinstyle="round"/>
                  <v:textbox inset="1.50411mm,.75203mm,1.50411mm,.75203mm"/>
                </v:rect>
                <v:rect id="Rectangle 1493" o:spid="_x0000_s1122" style="position:absolute;left:9033;top:12985;width:926;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" strokecolor="#44546a">
                  <v:stroke joinstyle="round"/>
                  <v:textbox inset="1.50411mm,.75203mm,1.50411mm,.75203mm"/>
                </v:rect>
                <v:rect id="Rectangle 1494" o:spid="_x0000_s1123" style="position:absolute;left:9033;top:14194;width:930;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" strokecolor="#44546a">
                  <v:stroke joinstyle="round"/>
                  <v:textbox inset="1.50411mm,.75203mm,1.50411mm,.75203mm"/>
                </v:rect>
                <v:rect id="Rectangle 1495" o:spid="_x0000_s1124" style="position:absolute;left:9037;top:15435;width:926;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" strokecolor="#44546a">
                  <v:stroke joinstyle="round"/>
                  <v:textbox inset="1.50411mm,.75203mm,1.50411mm,.75203mm"/>
                </v:rect>
                <v:rect id="Rectangle 1496" o:spid="_x0000_s1125" style="position:absolute;left:9951;top:1849;width:946;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" strokecolor="#44546a">
                  <v:stroke joinstyle="round"/>
                  <v:textbox inset="1.50411mm,.75203mm,1.50411mm,.75203mm"/>
                </v:rect>
                <v:rect id="Rectangle 1497" o:spid="_x0000_s1126" style="position:absolute;left:9955;top:3090;width:942;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" strokecolor="#44546a">
                  <v:stroke joinstyle="round"/>
                  <v:textbox inset="1.50411mm,.75203mm,1.50411mm,.75203mm"/>
                </v:rect>
                <v:rect id="Rectangle 1498" o:spid="_x0000_s1127" style="position:absolute;left:9955;top:4331;width:942;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" strokecolor="#44546a">
                  <v:stroke joinstyle="round"/>
                  <v:textbox inset="1.50411mm,.75203mm,1.50411mm,.75203mm"/>
                </v:rect>
                <v:rect id="Rectangle 1499" o:spid="_x0000_s1128" style="position:absolute;left:9959;top:5572;width:938;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" strokecolor="#44546a">
                  <v:stroke joinstyle="round"/>
                  <v:textbox inset="1.50411mm,.75203mm,1.50411mm,.75203mm"/>
                </v:rect>
                <v:rect id="Rectangle 1500" o:spid="_x0000_s1129" style="position:absolute;left:9959;top:6781;width:942;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" strokecolor="#44546a">
                  <v:stroke joinstyle="round"/>
                  <v:textbox inset="1.50411mm,.75203mm,1.50411mm,.75203mm"/>
                </v:rect>
                <v:rect id="Rectangle 1501" o:spid="_x0000_s1130" style="position:absolute;left:9963;top:8022;width:938;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" strokecolor="#44546a">
                  <v:stroke joinstyle="round"/>
                  <v:textbox inset="1.50411mm,.75203mm,1.50411mm,.75203mm"/>
                </v:rect>
                <v:rect id="Rectangle 1502" o:spid="_x0000_s1131" style="position:absolute;left:9963;top:9262;width:942;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" fillcolor="#a9d18e" strokecolor="#44546a">
                  <v:stroke joinstyle="round"/>
                  <v:textbox inset="1.50411mm,.75203mm,1.50411mm,.75203mm"/>
                </v:rect>
                <v:rect id="Rectangle 1503" o:spid="_x0000_s1132" style="position:absolute;left:9967;top:10503;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" strokecolor="#44546a">
                  <v:stroke joinstyle="round"/>
                  <v:textbox inset="1.50411mm,.75203mm,1.50411mm,.75203mm"/>
                </v:rect>
                <v:rect id="Rectangle 1504" o:spid="_x0000_s1133" style="position:absolute;left:9967;top:11744;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" strokecolor="#44546a">
                  <v:stroke joinstyle="round"/>
                  <v:textbox inset="1.50411mm,.75203mm,1.50411mm,.75203mm"/>
                </v:rect>
                <v:rect id="Rectangle 1505" o:spid="_x0000_s1134" style="position:absolute;left:9971;top:12985;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" strokecolor="#44546a">
                  <v:stroke joinstyle="round"/>
                  <v:textbox inset="1.50411mm,.75203mm,1.50411mm,.75203mm"/>
                </v:rect>
                <v:rect id="Rectangle 1506" o:spid="_x0000_s1135" style="position:absolute;left:9971;top:14194;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" strokecolor="#44546a">
                  <v:stroke joinstyle="round"/>
                  <v:textbox inset="1.50411mm,.75203mm,1.50411mm,.75203mm"/>
                </v:rect>
                <v:rect id="Rectangle 1507" o:spid="_x0000_s1136" style="position:absolute;left:9974;top:15435;width:935;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" strokecolor="#44546a">
                  <v:stroke joinstyle="round"/>
                  <v:textbox inset="1.50411mm,.75203mm,1.50411mm,.75203mm"/>
                </v:rect>
                <v:rect id="Rectangle 1508" o:spid="_x0000_s1137" style="position:absolute;left:10913;top:1849;width:942;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" strokecolor="#44546a">
                  <v:stroke joinstyle="round"/>
                  <v:textbox inset="1.50411mm,.75203mm,1.50411mm,.75203mm"/>
                </v:rect>
                <v:rect id="Rectangle 1509" o:spid="_x0000_s1138" style="position:absolute;left:10917;top:3090;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" strokecolor="#44546a">
                  <v:stroke joinstyle="round"/>
                  <v:textbox inset="1.50411mm,.75203mm,1.50411mm,.75203mm"/>
                </v:rect>
                <v:rect id="Rectangle 1510" o:spid="_x0000_s1139" style="position:absolute;left:10917;top:4331;width:938;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" strokecolor="#44546a">
                  <v:stroke joinstyle="round"/>
                  <v:textbox inset="1.50411mm,.75203mm,1.50411mm,.75203mm"/>
                </v:rect>
                <v:rect id="Rectangle 1511" o:spid="_x0000_s1140" style="position:absolute;left:10921;top:5572;width:934;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" strokecolor="#44546a">
                  <v:stroke joinstyle="round"/>
                  <v:textbox inset="1.50411mm,.75203mm,1.50411mm,.75203mm"/>
                </v:rect>
                <v:rect id="Rectangle 1512" o:spid="_x0000_s1141" style="position:absolute;left:10921;top:6781;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" strokecolor="#44546a">
                  <v:stroke joinstyle="round"/>
                  <v:textbox inset="1.50411mm,.75203mm,1.50411mm,.75203mm"/>
                </v:rect>
                <v:rect id="Rectangle 1513" o:spid="_x0000_s1142" style="position:absolute;left:10925;top:8022;width:934;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" strokecolor="#44546a">
                  <v:stroke joinstyle="round"/>
                  <v:textbox inset="1.50411mm,.75203mm,1.50411mm,.75203mm"/>
                </v:rect>
                <v:rect id="Rectangle 1514" o:spid="_x0000_s1143" style="position:absolute;left:10925;top:9262;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" fillcolor="#a9d18e" strokecolor="#44546a">
                  <v:stroke joinstyle="round"/>
                  <v:textbox inset="1.50411mm,.75203mm,1.50411mm,.75203mm"/>
                </v:rect>
                <v:rect id="Rectangle 1515" o:spid="_x0000_s1144" style="position:absolute;left:10929;top:10503;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" strokecolor="#44546a">
                  <v:stroke joinstyle="round"/>
                  <v:textbox inset="1.50411mm,.75203mm,1.50411mm,.75203mm"/>
                </v:rect>
                <v:rect id="Rectangle 1516" o:spid="_x0000_s1145" style="position:absolute;left:10929;top:11744;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" strokecolor="#44546a">
                  <v:stroke joinstyle="round"/>
                  <v:textbox inset="1.50411mm,.75203mm,1.50411mm,.75203mm"/>
                </v:rect>
                <v:rect id="Rectangle 1517" o:spid="_x0000_s1146" style="position:absolute;left:10933;top:12985;width:930;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" strokecolor="#44546a">
                  <v:stroke joinstyle="round"/>
                  <v:textbox inset="1.50411mm,.75203mm,1.50411mm,.75203mm"/>
                </v:rect>
                <v:rect id="Rectangle 1518" o:spid="_x0000_s1147" style="position:absolute;left:10933;top:14194;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" strokecolor="#44546a">
                  <v:stroke joinstyle="round"/>
                  <v:textbox inset="1.50411mm,.75203mm,1.50411mm,.75203mm"/>
                </v:rect>
                <v:rect id="Rectangle 1519" o:spid="_x0000_s1148" style="position:absolute;left:10937;top:15435;width:930;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" strokecolor="#44546a">
                  <v:stroke joinstyle="round"/>
                  <v:textbox inset="1.50411mm,.75203mm,1.50411mm,.75203mm"/>
                </v:rect>
                <v:rect id="Rectangle 1520" o:spid="_x0000_s1149" style="position:absolute;left:11867;top:1849;width:942;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" strokecolor="#44546a">
                  <v:stroke joinstyle="round"/>
                  <v:textbox inset="1.50411mm,.75203mm,1.50411mm,.75203mm"/>
                </v:rect>
                <v:rect id="Rectangle 1521" o:spid="_x0000_s1150" style="position:absolute;left:11871;top:3090;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" strokecolor="#44546a">
                  <v:stroke joinstyle="round"/>
                  <v:textbox inset="1.50411mm,.75203mm,1.50411mm,.75203mm"/>
                </v:rect>
                <v:rect id="Rectangle 1522" o:spid="_x0000_s1151" style="position:absolute;left:11871;top:4331;width:938;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" strokecolor="#44546a">
                  <v:stroke joinstyle="round"/>
                  <v:textbox inset="1.50411mm,.75203mm,1.50411mm,.75203mm"/>
                </v:rect>
                <v:rect id="Rectangle 1523" o:spid="_x0000_s1152" style="position:absolute;left:11875;top:5572;width:934;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" strokecolor="#44546a">
                  <v:stroke joinstyle="round"/>
                  <v:textbox inset="1.50411mm,.75203mm,1.50411mm,.75203mm"/>
                </v:rect>
                <v:rect id="Rectangle 1524" o:spid="_x0000_s1153" style="position:absolute;left:11875;top:6781;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" strokecolor="#44546a">
                  <v:stroke joinstyle="round"/>
                  <v:textbox inset="1.50411mm,.75203mm,1.50411mm,.75203mm"/>
                </v:rect>
                <v:rect id="Rectangle 1525" o:spid="_x0000_s1154" style="position:absolute;left:11879;top:8022;width:934;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" strokecolor="#44546a">
                  <v:stroke joinstyle="round"/>
                  <v:textbox inset="1.50411mm,.75203mm,1.50411mm,.75203mm"/>
                </v:rect>
                <v:rect id="Rectangle 1526" o:spid="_x0000_s1155" style="position:absolute;left:11879;top:9262;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" fillcolor="#a9d18e" strokecolor="#44546a">
                  <v:stroke joinstyle="round"/>
                  <v:textbox inset="1.50411mm,.75203mm,1.50411mm,.75203mm"/>
                </v:rect>
                <v:rect id="Rectangle 1527" o:spid="_x0000_s1156" style="position:absolute;left:11883;top:10503;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" strokecolor="#44546a">
                  <v:stroke joinstyle="round"/>
                  <v:textbox inset="1.50411mm,.75203mm,1.50411mm,.75203mm"/>
                </v:rect>
                <v:rect id="Rectangle 1528" o:spid="_x0000_s1157" style="position:absolute;left:11883;top:11744;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" strokecolor="#44546a">
                  <v:stroke joinstyle="round"/>
                  <v:textbox inset="1.50411mm,.75203mm,1.50411mm,.75203mm"/>
                </v:rect>
                <v:rect id="Rectangle 1529" o:spid="_x0000_s1158" style="position:absolute;left:11887;top:12985;width:930;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" strokecolor="#44546a">
                  <v:stroke joinstyle="round"/>
                  <v:textbox inset="1.50411mm,.75203mm,1.50411mm,.75203mm"/>
                </v:rect>
                <v:rect id="Rectangle 1530" o:spid="_x0000_s1159" style="position:absolute;left:11887;top:14194;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" strokecolor="#44546a">
                  <v:stroke joinstyle="round"/>
                  <v:textbox inset="1.50411mm,.75203mm,1.50411mm,.75203mm"/>
                </v:rect>
                <v:rect id="Rectangle 1531" o:spid="_x0000_s1160" style="position:absolute;left:11891;top:15435;width:930;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" strokecolor="#44546a">
                  <v:stroke joinstyle="round"/>
                  <v:textbox inset="1.50411mm,.75203mm,1.50411mm,.75203mm"/>
                </v:rect>
                <v:rect id="Rectangle 1532" o:spid="_x0000_s1161" style="position:absolute;left:12829;top:1849;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" strokecolor="#44546a">
                  <v:stroke joinstyle="round"/>
                  <v:textbox inset="1.50411mm,.75203mm,1.50411mm,.75203mm"/>
                </v:rect>
                <v:rect id="Rectangle 1533" o:spid="_x0000_s1162" style="position:absolute;left:12833;top:3090;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" strokecolor="#44546a">
                  <v:stroke joinstyle="round"/>
                  <v:textbox inset="1.50411mm,.75203mm,1.50411mm,.75203mm"/>
                </v:rect>
                <v:rect id="Rectangle 1534" o:spid="_x0000_s1163" style="position:absolute;left:12833;top:4331;width:934;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" strokecolor="#44546a">
                  <v:stroke joinstyle="round"/>
                  <v:textbox inset="1.50411mm,.75203mm,1.50411mm,.75203mm"/>
                </v:rect>
                <v:rect id="Rectangle 1535" o:spid="_x0000_s1164" style="position:absolute;left:12837;top:5572;width:930;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" strokecolor="#44546a">
                  <v:stroke joinstyle="round"/>
                  <v:textbox inset="1.50411mm,.75203mm,1.50411mm,.75203mm"/>
                </v:rect>
                <v:rect id="Rectangle 1536" o:spid="_x0000_s1165" style="position:absolute;left:12837;top:6781;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" strokecolor="#44546a">
                  <v:stroke joinstyle="round"/>
                  <v:textbox inset="1.50411mm,.75203mm,1.50411mm,.75203mm"/>
                </v:rect>
                <v:rect id="Rectangle 1537" o:spid="_x0000_s1166" style="position:absolute;left:12841;top:8022;width:930;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" strokecolor="#44546a">
                  <v:stroke joinstyle="round"/>
                  <v:textbox inset="1.50411mm,.75203mm,1.50411mm,.75203mm"/>
                </v:rect>
                <v:rect id="Rectangle 1538" o:spid="_x0000_s1167" style="position:absolute;left:12840;top:9262;width:935;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" fillcolor="#a9d18e" strokecolor="#44546a">
                  <v:stroke joinstyle="round"/>
                  <v:textbox inset="1.50411mm,.75203mm,1.50411mm,.75203mm"/>
                </v:rect>
                <v:rect id="Rectangle 1539" o:spid="_x0000_s1168" style="position:absolute;left:12845;top:10503;width:930;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" strokecolor="#44546a">
                  <v:stroke joinstyle="round"/>
                  <v:textbox inset="1.50411mm,.75203mm,1.50411mm,.75203mm"/>
                </v:rect>
                <v:rect id="Rectangle 1540" o:spid="_x0000_s1169" style="position:absolute;left:12845;top:11744;width:930;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" strokecolor="#44546a">
                  <v:stroke joinstyle="round"/>
                  <v:textbox inset="1.50411mm,.75203mm,1.50411mm,.75203mm"/>
                </v:rect>
                <v:rect id="Rectangle 1541" o:spid="_x0000_s1170" style="position:absolute;left:12848;top:12985;width:927;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" strokecolor="#44546a">
                  <v:stroke joinstyle="round"/>
                  <v:textbox inset="1.50411mm,.75203mm,1.50411mm,.75203mm"/>
                </v:rect>
                <v:rect id="Rectangle 1542" o:spid="_x0000_s1171" style="position:absolute;left:12848;top:14194;width:931;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" strokecolor="#44546a">
                  <v:stroke joinstyle="round"/>
                  <v:textbox inset="1.50411mm,.75203mm,1.50411mm,.75203mm"/>
                </v:rect>
                <v:rect id="Rectangle 1543" o:spid="_x0000_s1172" style="position:absolute;left:12852;top:15435;width:927;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" strokecolor="#44546a">
                  <v:stroke joinstyle="round"/>
                  <v:textbox inset="1.50411mm,.75203mm,1.50411mm,.75203mm"/>
                </v:rect>
                <v:rect id="Rectangle 1544" o:spid="_x0000_s1173" style="position:absolute;left:13767;top:1849;width:946;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" strokecolor="#44546a">
                  <v:stroke joinstyle="round"/>
                  <v:textbox inset="1.50411mm,.75203mm,1.50411mm,.75203mm"/>
                </v:rect>
                <v:rect id="Rectangle 1545" o:spid="_x0000_s1174" style="position:absolute;left:13771;top:3090;width:942;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" strokecolor="#44546a">
                  <v:stroke joinstyle="round"/>
                  <v:textbox inset="1.50411mm,.75203mm,1.50411mm,.75203mm"/>
                </v:rect>
                <v:rect id="Rectangle 1546" o:spid="_x0000_s1175" style="position:absolute;left:13771;top:4331;width:942;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" strokecolor="#44546a">
                  <v:stroke joinstyle="round"/>
                  <v:textbox inset="1.50411mm,.75203mm,1.50411mm,.75203mm"/>
                </v:rect>
                <v:rect id="Rectangle 1547" o:spid="_x0000_s1176" style="position:absolute;left:13775;top:5572;width:938;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" strokecolor="#44546a">
                  <v:stroke joinstyle="round"/>
                  <v:textbox inset="1.50411mm,.75203mm,1.50411mm,.75203mm"/>
                </v:rect>
                <v:rect id="Rectangle 1548" o:spid="_x0000_s1177" style="position:absolute;left:13775;top:6781;width:942;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" strokecolor="#44546a">
                  <v:stroke joinstyle="round"/>
                  <v:textbox inset="1.50411mm,.75203mm,1.50411mm,.75203mm"/>
                </v:rect>
                <v:rect id="Rectangle 1549" o:spid="_x0000_s1178" style="position:absolute;left:13779;top:8022;width:938;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" strokecolor="#44546a">
                  <v:stroke joinstyle="round"/>
                  <v:textbox inset="1.50411mm,.75203mm,1.50411mm,.75203mm"/>
                </v:rect>
                <v:rect id="Rectangle 1550" o:spid="_x0000_s1179" style="position:absolute;left:13779;top:9262;width:942;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" fillcolor="#a9d18e" strokecolor="#44546a">
                  <v:stroke joinstyle="round"/>
                  <v:textbox inset="1.50411mm,.75203mm,1.50411mm,.75203mm"/>
                </v:rect>
                <v:rect id="Rectangle 1551" o:spid="_x0000_s1180" style="position:absolute;left:13783;top:10503;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" strokecolor="#44546a">
                  <v:stroke joinstyle="round"/>
                  <v:textbox inset="1.50411mm,.75203mm,1.50411mm,.75203mm"/>
                </v:rect>
                <v:rect id="Rectangle 1552" o:spid="_x0000_s1181" style="position:absolute;left:13783;top:11744;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" strokecolor="#44546a">
                  <v:stroke joinstyle="round"/>
                  <v:textbox inset="1.50411mm,.75203mm,1.50411mm,.75203mm"/>
                </v:rect>
                <v:rect id="Rectangle 1553" o:spid="_x0000_s1182" style="position:absolute;left:13787;top:12985;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" strokecolor="#44546a">
                  <v:stroke joinstyle="round"/>
                  <v:textbox inset="1.50411mm,.75203mm,1.50411mm,.75203mm"/>
                </v:rect>
                <v:rect id="Rectangle 1554" o:spid="_x0000_s1183" style="position:absolute;left:13787;top:14194;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" strokecolor="#44546a">
                  <v:stroke joinstyle="round"/>
                  <v:textbox inset="1.50411mm,.75203mm,1.50411mm,.75203mm"/>
                </v:rect>
                <v:rect id="Rectangle 1555" o:spid="_x0000_s1184" style="position:absolute;left:13791;top:15435;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" strokecolor="#44546a">
                  <v:stroke joinstyle="round"/>
                  <v:textbox inset="1.50411mm,.75203mm,1.50411mm,.75203mm"/>
                </v:rect>
                <v:rect id="Rectangle 1556" o:spid="_x0000_s1185" style="position:absolute;left:14729;top:1849;width:942;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" strokecolor="#44546a">
                  <v:stroke joinstyle="round"/>
                  <v:textbox inset="1.50411mm,.75203mm,1.50411mm,.75203mm"/>
                </v:rect>
                <v:rect id="Rectangle 1557" o:spid="_x0000_s1186" style="position:absolute;left:14733;top:3090;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" strokecolor="#44546a">
                  <v:stroke joinstyle="round"/>
                  <v:textbox inset="1.50411mm,.75203mm,1.50411mm,.75203mm"/>
                </v:rect>
                <v:rect id="Rectangle 1558" o:spid="_x0000_s1187" style="position:absolute;left:14733;top:4331;width:938;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" strokecolor="#44546a">
                  <v:stroke joinstyle="round"/>
                  <v:textbox inset="1.50411mm,.75203mm,1.50411mm,.75203mm"/>
                </v:rect>
                <v:rect id="Rectangle 1559" o:spid="_x0000_s1188" style="position:absolute;left:14737;top:5572;width:934;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" strokecolor="#44546a">
                  <v:stroke joinstyle="round"/>
                  <v:textbox inset="1.50411mm,.75203mm,1.50411mm,.75203mm"/>
                </v:rect>
                <v:rect id="Rectangle 1560" o:spid="_x0000_s1189" style="position:absolute;left:14737;top:6781;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" strokecolor="#44546a">
                  <v:stroke joinstyle="round"/>
                  <v:textbox inset="1.50411mm,.75203mm,1.50411mm,.75203mm"/>
                </v:rect>
                <v:rect id="Rectangle 1561" o:spid="_x0000_s1190" style="position:absolute;left:14741;top:8022;width:934;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" strokecolor="#44546a">
                  <v:stroke joinstyle="round"/>
                  <v:textbox inset="1.50411mm,.75203mm,1.50411mm,.75203mm"/>
                </v:rect>
                <v:rect id="Rectangle 1562" o:spid="_x0000_s1191" style="position:absolute;left:14741;top:9262;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" fillcolor="#a9d18e" strokecolor="#44546a">
                  <v:stroke joinstyle="round"/>
                  <v:textbox inset="1.50411mm,.75203mm,1.50411mm,.75203mm"/>
                </v:rect>
                <v:rect id="Rectangle 1563" o:spid="_x0000_s1192" style="position:absolute;left:14745;top:10503;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" strokecolor="#44546a">
                  <v:stroke joinstyle="round"/>
                  <v:textbox inset="1.50411mm,.75203mm,1.50411mm,.75203mm"/>
                </v:rect>
                <v:rect id="Rectangle 1564" o:spid="_x0000_s1193" style="position:absolute;left:14745;top:11744;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" strokecolor="#44546a">
                  <v:stroke joinstyle="round"/>
                  <v:textbox inset="1.50411mm,.75203mm,1.50411mm,.75203mm"/>
                </v:rect>
                <v:rect id="Rectangle 1565" o:spid="_x0000_s1194" style="position:absolute;left:14749;top:12985;width:930;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" strokecolor="#44546a">
                  <v:stroke joinstyle="round"/>
                  <v:textbox inset="1.50411mm,.75203mm,1.50411mm,.75203mm"/>
                </v:rect>
                <v:rect id="Rectangle 1566" o:spid="_x0000_s1195" style="position:absolute;left:14749;top:14194;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" strokecolor="#44546a">
                  <v:stroke joinstyle="round"/>
                  <v:textbox inset="1.50411mm,.75203mm,1.50411mm,.75203mm"/>
                </v:rect>
                <v:rect id="Rectangle 1567" o:spid="_x0000_s1196" style="position:absolute;left:14753;top:15435;width:930;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" strokecolor="#44546a">
                  <v:stroke joinstyle="round"/>
                  <v:textbox inset="1.50411mm,.75203mm,1.50411mm,.75203mm"/>
                </v:rect>
                <v:shape id="Text Box 2" o:spid="_x0000_s1197" type="#_x0000_t202" style="position:absolute;left:6340;top:17403;width:7273;height:2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" stroked="f">
                  <v:textbox>
                    <w:txbxContent>
                      <w:p w14:paraId="1A8E4722" w14:textId="77777777" w:rsidR="00716DFC" w:rsidRPr="0001208A" w:rsidRDefault="00716DFC" w:rsidP="00716DFC">
                        <w:pPr>
                          <w:pStyle w:val="NormalWeb"/>
                          <w:overflowPunct w:val="0"/>
                          <w:spacing w:before="0" w:beforeAutospacing="0" w:after="120" w:afterAutospacing="0"/>
                          <w:jc w:val="both"/>
                          <w:rPr>
                            <w:b/>
                            <w:sz w:val="20"/>
                          </w:rPr>
                        </w:pPr>
                        <w:r>
                          <w:rPr>
                            <w:rFonts w:ascii="Arial" w:hAnsi="Arial"/>
                            <w:b/>
                            <w:sz w:val="16"/>
                            <w:szCs w:val="20"/>
                            <w:lang w:val="en-GB"/>
                          </w:rPr>
                          <w:t>Pattern 1</w:t>
                        </w:r>
                      </w:p>
                    </w:txbxContent>
                  </v:textbox>
                </v:shape>
                <w10:anchorlock/>
              </v:group>
            </w:pict>
          </mc:Fallback>
        </mc:AlternateContent>
      </w:r>
      <w:r>
        <w:rPr>
          <w:noProof/>
          <w:lang w:val="en-US" w:eastAsia="en-US"/>
        </w:rPr>
        <mc:AlternateContent>
          <mc:Choice Requires="wpc">
            <w:drawing>
              <wp:inline distT="0" distB="0" distL="0" distR="0" wp14:anchorId="47C3BCDB" wp14:editId="3B30EFD5">
                <wp:extent cx="1824990" cy="2054860"/>
                <wp:effectExtent l="0" t="0" r="0" b="4445"/>
                <wp:docPr id="357" name="Canvas 116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88" name="Rectangle 976"/>
                        <wps:cNvSpPr>
                          <a:spLocks noChangeArrowheads="1"/>
                        </wps:cNvSpPr>
                        <wps:spPr bwMode="auto">
                          <a:xfrm>
                            <a:off x="230311" y="184805"/>
                            <a:ext cx="95005" cy="124204"/>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189" name="Rectangle 1161"/>
                        <wps:cNvSpPr>
                          <a:spLocks noChangeArrowheads="1"/>
                        </wps:cNvSpPr>
                        <wps:spPr bwMode="auto">
                          <a:xfrm>
                            <a:off x="230711" y="309009"/>
                            <a:ext cx="94605" cy="124104"/>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190" name="Rectangle 1162"/>
                        <wps:cNvSpPr>
                          <a:spLocks noChangeArrowheads="1"/>
                        </wps:cNvSpPr>
                        <wps:spPr bwMode="auto">
                          <a:xfrm>
                            <a:off x="230711" y="433113"/>
                            <a:ext cx="94605" cy="124004"/>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191" name="Rectangle 1163"/>
                        <wps:cNvSpPr>
                          <a:spLocks noChangeArrowheads="1"/>
                        </wps:cNvSpPr>
                        <wps:spPr bwMode="auto">
                          <a:xfrm>
                            <a:off x="231111" y="557116"/>
                            <a:ext cx="94205" cy="124104"/>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192" name="Rectangle 1164"/>
                        <wps:cNvSpPr>
                          <a:spLocks noChangeArrowheads="1"/>
                        </wps:cNvSpPr>
                        <wps:spPr bwMode="auto">
                          <a:xfrm>
                            <a:off x="231111" y="678020"/>
                            <a:ext cx="94605" cy="124104"/>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193" name="Rectangle 1165"/>
                        <wps:cNvSpPr>
                          <a:spLocks noChangeArrowheads="1"/>
                        </wps:cNvSpPr>
                        <wps:spPr bwMode="auto">
                          <a:xfrm>
                            <a:off x="231511" y="802123"/>
                            <a:ext cx="94205" cy="124104"/>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194" name="Rectangle 1166"/>
                        <wps:cNvSpPr>
                          <a:spLocks noChangeArrowheads="1"/>
                        </wps:cNvSpPr>
                        <wps:spPr bwMode="auto">
                          <a:xfrm>
                            <a:off x="231511" y="926227"/>
                            <a:ext cx="94605" cy="124104"/>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195" name="Rectangle 1167"/>
                        <wps:cNvSpPr>
                          <a:spLocks noChangeArrowheads="1"/>
                        </wps:cNvSpPr>
                        <wps:spPr bwMode="auto">
                          <a:xfrm>
                            <a:off x="231911" y="1050331"/>
                            <a:ext cx="94205" cy="124104"/>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196" name="Rectangle 1168"/>
                        <wps:cNvSpPr>
                          <a:spLocks noChangeArrowheads="1"/>
                        </wps:cNvSpPr>
                        <wps:spPr bwMode="auto">
                          <a:xfrm>
                            <a:off x="231911" y="1174434"/>
                            <a:ext cx="94205" cy="124104"/>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197" name="Rectangle 1169"/>
                        <wps:cNvSpPr>
                          <a:spLocks noChangeArrowheads="1"/>
                        </wps:cNvSpPr>
                        <wps:spPr bwMode="auto">
                          <a:xfrm>
                            <a:off x="232311" y="1298538"/>
                            <a:ext cx="93805" cy="124104"/>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198" name="Rectangle 1170"/>
                        <wps:cNvSpPr>
                          <a:spLocks noChangeArrowheads="1"/>
                        </wps:cNvSpPr>
                        <wps:spPr bwMode="auto">
                          <a:xfrm>
                            <a:off x="232311" y="1419441"/>
                            <a:ext cx="94205" cy="124104"/>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199" name="Rectangle 1171"/>
                        <wps:cNvSpPr>
                          <a:spLocks noChangeArrowheads="1"/>
                        </wps:cNvSpPr>
                        <wps:spPr bwMode="auto">
                          <a:xfrm>
                            <a:off x="232711" y="1543545"/>
                            <a:ext cx="93805" cy="124104"/>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00" name="Rectangle 1172"/>
                        <wps:cNvSpPr>
                          <a:spLocks noChangeArrowheads="1"/>
                        </wps:cNvSpPr>
                        <wps:spPr bwMode="auto">
                          <a:xfrm>
                            <a:off x="326516" y="184805"/>
                            <a:ext cx="94505" cy="124104"/>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01" name="Rectangle 1173"/>
                        <wps:cNvSpPr>
                          <a:spLocks noChangeArrowheads="1"/>
                        </wps:cNvSpPr>
                        <wps:spPr bwMode="auto">
                          <a:xfrm>
                            <a:off x="326916" y="308909"/>
                            <a:ext cx="94105" cy="124104"/>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02" name="Rectangle 1174"/>
                        <wps:cNvSpPr>
                          <a:spLocks noChangeArrowheads="1"/>
                        </wps:cNvSpPr>
                        <wps:spPr bwMode="auto">
                          <a:xfrm>
                            <a:off x="326916" y="433013"/>
                            <a:ext cx="94105" cy="124104"/>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03" name="Rectangle 1175"/>
                        <wps:cNvSpPr>
                          <a:spLocks noChangeArrowheads="1"/>
                        </wps:cNvSpPr>
                        <wps:spPr bwMode="auto">
                          <a:xfrm>
                            <a:off x="327316" y="557116"/>
                            <a:ext cx="93705" cy="124104"/>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04" name="Rectangle 1176"/>
                        <wps:cNvSpPr>
                          <a:spLocks noChangeArrowheads="1"/>
                        </wps:cNvSpPr>
                        <wps:spPr bwMode="auto">
                          <a:xfrm>
                            <a:off x="327316" y="678020"/>
                            <a:ext cx="94105" cy="124104"/>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05" name="Rectangle 1177"/>
                        <wps:cNvSpPr>
                          <a:spLocks noChangeArrowheads="1"/>
                        </wps:cNvSpPr>
                        <wps:spPr bwMode="auto">
                          <a:xfrm>
                            <a:off x="327716" y="802123"/>
                            <a:ext cx="93705" cy="124104"/>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06" name="Rectangle 1178"/>
                        <wps:cNvSpPr>
                          <a:spLocks noChangeArrowheads="1"/>
                        </wps:cNvSpPr>
                        <wps:spPr bwMode="auto">
                          <a:xfrm>
                            <a:off x="327716" y="926227"/>
                            <a:ext cx="94105" cy="124004"/>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07" name="Rectangle 1179"/>
                        <wps:cNvSpPr>
                          <a:spLocks noChangeArrowheads="1"/>
                        </wps:cNvSpPr>
                        <wps:spPr bwMode="auto">
                          <a:xfrm>
                            <a:off x="328116" y="1050231"/>
                            <a:ext cx="93705" cy="124104"/>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08" name="Rectangle 1180"/>
                        <wps:cNvSpPr>
                          <a:spLocks noChangeArrowheads="1"/>
                        </wps:cNvSpPr>
                        <wps:spPr bwMode="auto">
                          <a:xfrm>
                            <a:off x="328116" y="1174334"/>
                            <a:ext cx="93705" cy="124104"/>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09" name="Rectangle 1181"/>
                        <wps:cNvSpPr>
                          <a:spLocks noChangeArrowheads="1"/>
                        </wps:cNvSpPr>
                        <wps:spPr bwMode="auto">
                          <a:xfrm>
                            <a:off x="328516" y="1298438"/>
                            <a:ext cx="93305" cy="124104"/>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10" name="Rectangle 1182"/>
                        <wps:cNvSpPr>
                          <a:spLocks noChangeArrowheads="1"/>
                        </wps:cNvSpPr>
                        <wps:spPr bwMode="auto">
                          <a:xfrm>
                            <a:off x="328516" y="1419341"/>
                            <a:ext cx="93705" cy="124104"/>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11" name="Rectangle 1183"/>
                        <wps:cNvSpPr>
                          <a:spLocks noChangeArrowheads="1"/>
                        </wps:cNvSpPr>
                        <wps:spPr bwMode="auto">
                          <a:xfrm>
                            <a:off x="328916" y="1543445"/>
                            <a:ext cx="93305" cy="124104"/>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12" name="Rectangle 1184"/>
                        <wps:cNvSpPr>
                          <a:spLocks noChangeArrowheads="1"/>
                        </wps:cNvSpPr>
                        <wps:spPr bwMode="auto">
                          <a:xfrm>
                            <a:off x="421821" y="184805"/>
                            <a:ext cx="94605" cy="124104"/>
                          </a:xfrm>
                          <a:prstGeom prst="rect">
                            <a:avLst/>
                          </a:prstGeom>
                          <a:solidFill>
                            <a:srgbClr val="44546A"/>
                          </a:solidFill>
                          <a:ln w="9525">
                            <a:solidFill>
                              <a:srgbClr val="44546A"/>
                            </a:solidFill>
                            <a:round/>
                            <a:headEnd/>
                            <a:tailEnd/>
                          </a:ln>
                        </wps:spPr>
                        <wps:bodyPr rot="0" vert="horz" wrap="none" lIns="54185" tIns="27093" rIns="54185" bIns="27093" anchor="ctr" anchorCtr="0" upright="1">
                          <a:noAutofit/>
                        </wps:bodyPr>
                      </wps:wsp>
                      <wps:wsp>
                        <wps:cNvPr id="213" name="Rectangle 1185"/>
                        <wps:cNvSpPr>
                          <a:spLocks noChangeArrowheads="1"/>
                        </wps:cNvSpPr>
                        <wps:spPr bwMode="auto">
                          <a:xfrm>
                            <a:off x="422221" y="308909"/>
                            <a:ext cx="942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14" name="Rectangle 1186"/>
                        <wps:cNvSpPr>
                          <a:spLocks noChangeArrowheads="1"/>
                        </wps:cNvSpPr>
                        <wps:spPr bwMode="auto">
                          <a:xfrm>
                            <a:off x="422221" y="433013"/>
                            <a:ext cx="94205" cy="124104"/>
                          </a:xfrm>
                          <a:prstGeom prst="rect">
                            <a:avLst/>
                          </a:prstGeom>
                          <a:solidFill>
                            <a:srgbClr val="44546A"/>
                          </a:solidFill>
                          <a:ln w="9525">
                            <a:solidFill>
                              <a:srgbClr val="44546A"/>
                            </a:solidFill>
                            <a:round/>
                            <a:headEnd/>
                            <a:tailEnd/>
                          </a:ln>
                        </wps:spPr>
                        <wps:bodyPr rot="0" vert="horz" wrap="none" lIns="54185" tIns="27093" rIns="54185" bIns="27093" anchor="ctr" anchorCtr="0" upright="1">
                          <a:noAutofit/>
                        </wps:bodyPr>
                      </wps:wsp>
                      <wps:wsp>
                        <wps:cNvPr id="215" name="Rectangle 1187"/>
                        <wps:cNvSpPr>
                          <a:spLocks noChangeArrowheads="1"/>
                        </wps:cNvSpPr>
                        <wps:spPr bwMode="auto">
                          <a:xfrm>
                            <a:off x="422621" y="557116"/>
                            <a:ext cx="938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16" name="Rectangle 1188"/>
                        <wps:cNvSpPr>
                          <a:spLocks noChangeArrowheads="1"/>
                        </wps:cNvSpPr>
                        <wps:spPr bwMode="auto">
                          <a:xfrm>
                            <a:off x="422621" y="678020"/>
                            <a:ext cx="94205" cy="124104"/>
                          </a:xfrm>
                          <a:prstGeom prst="rect">
                            <a:avLst/>
                          </a:prstGeom>
                          <a:solidFill>
                            <a:srgbClr val="44546A"/>
                          </a:solidFill>
                          <a:ln w="9525">
                            <a:solidFill>
                              <a:srgbClr val="44546A"/>
                            </a:solidFill>
                            <a:round/>
                            <a:headEnd/>
                            <a:tailEnd/>
                          </a:ln>
                        </wps:spPr>
                        <wps:bodyPr rot="0" vert="horz" wrap="none" lIns="54185" tIns="27093" rIns="54185" bIns="27093" anchor="ctr" anchorCtr="0" upright="1">
                          <a:noAutofit/>
                        </wps:bodyPr>
                      </wps:wsp>
                      <wps:wsp>
                        <wps:cNvPr id="217" name="Rectangle 1189"/>
                        <wps:cNvSpPr>
                          <a:spLocks noChangeArrowheads="1"/>
                        </wps:cNvSpPr>
                        <wps:spPr bwMode="auto">
                          <a:xfrm>
                            <a:off x="423021" y="802123"/>
                            <a:ext cx="938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18" name="Rectangle 1190"/>
                        <wps:cNvSpPr>
                          <a:spLocks noChangeArrowheads="1"/>
                        </wps:cNvSpPr>
                        <wps:spPr bwMode="auto">
                          <a:xfrm>
                            <a:off x="423021" y="926227"/>
                            <a:ext cx="94205" cy="124004"/>
                          </a:xfrm>
                          <a:prstGeom prst="rect">
                            <a:avLst/>
                          </a:prstGeom>
                          <a:solidFill>
                            <a:srgbClr val="44546A"/>
                          </a:solidFill>
                          <a:ln w="9525">
                            <a:solidFill>
                              <a:srgbClr val="44546A"/>
                            </a:solidFill>
                            <a:round/>
                            <a:headEnd/>
                            <a:tailEnd/>
                          </a:ln>
                        </wps:spPr>
                        <wps:bodyPr rot="0" vert="horz" wrap="none" lIns="54185" tIns="27093" rIns="54185" bIns="27093" anchor="ctr" anchorCtr="0" upright="1">
                          <a:noAutofit/>
                        </wps:bodyPr>
                      </wps:wsp>
                      <wps:wsp>
                        <wps:cNvPr id="219" name="Rectangle 1191"/>
                        <wps:cNvSpPr>
                          <a:spLocks noChangeArrowheads="1"/>
                        </wps:cNvSpPr>
                        <wps:spPr bwMode="auto">
                          <a:xfrm>
                            <a:off x="423421" y="1050231"/>
                            <a:ext cx="938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20" name="Rectangle 1192"/>
                        <wps:cNvSpPr>
                          <a:spLocks noChangeArrowheads="1"/>
                        </wps:cNvSpPr>
                        <wps:spPr bwMode="auto">
                          <a:xfrm>
                            <a:off x="423421" y="1174334"/>
                            <a:ext cx="93805" cy="124104"/>
                          </a:xfrm>
                          <a:prstGeom prst="rect">
                            <a:avLst/>
                          </a:prstGeom>
                          <a:solidFill>
                            <a:srgbClr val="44546A"/>
                          </a:solidFill>
                          <a:ln w="9525">
                            <a:solidFill>
                              <a:srgbClr val="44546A"/>
                            </a:solidFill>
                            <a:round/>
                            <a:headEnd/>
                            <a:tailEnd/>
                          </a:ln>
                        </wps:spPr>
                        <wps:bodyPr rot="0" vert="horz" wrap="none" lIns="54185" tIns="27093" rIns="54185" bIns="27093" anchor="ctr" anchorCtr="0" upright="1">
                          <a:noAutofit/>
                        </wps:bodyPr>
                      </wps:wsp>
                      <wps:wsp>
                        <wps:cNvPr id="221" name="Rectangle 1193"/>
                        <wps:cNvSpPr>
                          <a:spLocks noChangeArrowheads="1"/>
                        </wps:cNvSpPr>
                        <wps:spPr bwMode="auto">
                          <a:xfrm>
                            <a:off x="423821" y="1298438"/>
                            <a:ext cx="934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22" name="Rectangle 1194"/>
                        <wps:cNvSpPr>
                          <a:spLocks noChangeArrowheads="1"/>
                        </wps:cNvSpPr>
                        <wps:spPr bwMode="auto">
                          <a:xfrm>
                            <a:off x="423821" y="1419341"/>
                            <a:ext cx="93805" cy="124104"/>
                          </a:xfrm>
                          <a:prstGeom prst="rect">
                            <a:avLst/>
                          </a:prstGeom>
                          <a:solidFill>
                            <a:srgbClr val="44546A"/>
                          </a:solidFill>
                          <a:ln w="9525">
                            <a:solidFill>
                              <a:srgbClr val="44546A"/>
                            </a:solidFill>
                            <a:round/>
                            <a:headEnd/>
                            <a:tailEnd/>
                          </a:ln>
                        </wps:spPr>
                        <wps:bodyPr rot="0" vert="horz" wrap="none" lIns="54185" tIns="27093" rIns="54185" bIns="27093" anchor="ctr" anchorCtr="0" upright="1">
                          <a:noAutofit/>
                        </wps:bodyPr>
                      </wps:wsp>
                      <wps:wsp>
                        <wps:cNvPr id="223" name="Rectangle 1195"/>
                        <wps:cNvSpPr>
                          <a:spLocks noChangeArrowheads="1"/>
                        </wps:cNvSpPr>
                        <wps:spPr bwMode="auto">
                          <a:xfrm>
                            <a:off x="424221" y="1543445"/>
                            <a:ext cx="934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24" name="Rectangle 1196"/>
                        <wps:cNvSpPr>
                          <a:spLocks noChangeArrowheads="1"/>
                        </wps:cNvSpPr>
                        <wps:spPr bwMode="auto">
                          <a:xfrm>
                            <a:off x="518026" y="184805"/>
                            <a:ext cx="941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25" name="Rectangle 1197"/>
                        <wps:cNvSpPr>
                          <a:spLocks noChangeArrowheads="1"/>
                        </wps:cNvSpPr>
                        <wps:spPr bwMode="auto">
                          <a:xfrm>
                            <a:off x="518426" y="308909"/>
                            <a:ext cx="937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26" name="Rectangle 1198"/>
                        <wps:cNvSpPr>
                          <a:spLocks noChangeArrowheads="1"/>
                        </wps:cNvSpPr>
                        <wps:spPr bwMode="auto">
                          <a:xfrm>
                            <a:off x="518426" y="433013"/>
                            <a:ext cx="937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27" name="Rectangle 1199"/>
                        <wps:cNvSpPr>
                          <a:spLocks noChangeArrowheads="1"/>
                        </wps:cNvSpPr>
                        <wps:spPr bwMode="auto">
                          <a:xfrm>
                            <a:off x="518826" y="557116"/>
                            <a:ext cx="933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28" name="Rectangle 1200"/>
                        <wps:cNvSpPr>
                          <a:spLocks noChangeArrowheads="1"/>
                        </wps:cNvSpPr>
                        <wps:spPr bwMode="auto">
                          <a:xfrm>
                            <a:off x="518826" y="678020"/>
                            <a:ext cx="937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29" name="Rectangle 1201"/>
                        <wps:cNvSpPr>
                          <a:spLocks noChangeArrowheads="1"/>
                        </wps:cNvSpPr>
                        <wps:spPr bwMode="auto">
                          <a:xfrm>
                            <a:off x="519226" y="802123"/>
                            <a:ext cx="933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30" name="Rectangle 1202"/>
                        <wps:cNvSpPr>
                          <a:spLocks noChangeArrowheads="1"/>
                        </wps:cNvSpPr>
                        <wps:spPr bwMode="auto">
                          <a:xfrm>
                            <a:off x="519226" y="926227"/>
                            <a:ext cx="93705" cy="1240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31" name="Rectangle 1203"/>
                        <wps:cNvSpPr>
                          <a:spLocks noChangeArrowheads="1"/>
                        </wps:cNvSpPr>
                        <wps:spPr bwMode="auto">
                          <a:xfrm>
                            <a:off x="519626" y="1050231"/>
                            <a:ext cx="933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32" name="Rectangle 1204"/>
                        <wps:cNvSpPr>
                          <a:spLocks noChangeArrowheads="1"/>
                        </wps:cNvSpPr>
                        <wps:spPr bwMode="auto">
                          <a:xfrm>
                            <a:off x="519626" y="1174334"/>
                            <a:ext cx="933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33" name="Rectangle 1205"/>
                        <wps:cNvSpPr>
                          <a:spLocks noChangeArrowheads="1"/>
                        </wps:cNvSpPr>
                        <wps:spPr bwMode="auto">
                          <a:xfrm>
                            <a:off x="520026" y="1298438"/>
                            <a:ext cx="929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34" name="Rectangle 1206"/>
                        <wps:cNvSpPr>
                          <a:spLocks noChangeArrowheads="1"/>
                        </wps:cNvSpPr>
                        <wps:spPr bwMode="auto">
                          <a:xfrm>
                            <a:off x="520026" y="1419341"/>
                            <a:ext cx="933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35" name="Rectangle 1207"/>
                        <wps:cNvSpPr>
                          <a:spLocks noChangeArrowheads="1"/>
                        </wps:cNvSpPr>
                        <wps:spPr bwMode="auto">
                          <a:xfrm>
                            <a:off x="520426" y="1543445"/>
                            <a:ext cx="929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36" name="Rectangle 1208"/>
                        <wps:cNvSpPr>
                          <a:spLocks noChangeArrowheads="1"/>
                        </wps:cNvSpPr>
                        <wps:spPr bwMode="auto">
                          <a:xfrm>
                            <a:off x="613330" y="184905"/>
                            <a:ext cx="946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37" name="Rectangle 1209"/>
                        <wps:cNvSpPr>
                          <a:spLocks noChangeArrowheads="1"/>
                        </wps:cNvSpPr>
                        <wps:spPr bwMode="auto">
                          <a:xfrm>
                            <a:off x="613730" y="309009"/>
                            <a:ext cx="942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38" name="Rectangle 1210"/>
                        <wps:cNvSpPr>
                          <a:spLocks noChangeArrowheads="1"/>
                        </wps:cNvSpPr>
                        <wps:spPr bwMode="auto">
                          <a:xfrm>
                            <a:off x="613730" y="433113"/>
                            <a:ext cx="94205" cy="1240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39" name="Rectangle 1211"/>
                        <wps:cNvSpPr>
                          <a:spLocks noChangeArrowheads="1"/>
                        </wps:cNvSpPr>
                        <wps:spPr bwMode="auto">
                          <a:xfrm>
                            <a:off x="614130" y="557116"/>
                            <a:ext cx="938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40" name="Rectangle 1212"/>
                        <wps:cNvSpPr>
                          <a:spLocks noChangeArrowheads="1"/>
                        </wps:cNvSpPr>
                        <wps:spPr bwMode="auto">
                          <a:xfrm>
                            <a:off x="614130" y="678120"/>
                            <a:ext cx="94205" cy="1240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41" name="Rectangle 1213"/>
                        <wps:cNvSpPr>
                          <a:spLocks noChangeArrowheads="1"/>
                        </wps:cNvSpPr>
                        <wps:spPr bwMode="auto">
                          <a:xfrm>
                            <a:off x="614530" y="802123"/>
                            <a:ext cx="938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42" name="Rectangle 1214"/>
                        <wps:cNvSpPr>
                          <a:spLocks noChangeArrowheads="1"/>
                        </wps:cNvSpPr>
                        <wps:spPr bwMode="auto">
                          <a:xfrm>
                            <a:off x="614530" y="926227"/>
                            <a:ext cx="94205" cy="124104"/>
                          </a:xfrm>
                          <a:prstGeom prst="rect">
                            <a:avLst/>
                          </a:prstGeom>
                          <a:solidFill>
                            <a:srgbClr val="A9D18E"/>
                          </a:solidFill>
                          <a:ln w="9525">
                            <a:solidFill>
                              <a:srgbClr val="44546A"/>
                            </a:solidFill>
                            <a:round/>
                            <a:headEnd/>
                            <a:tailEnd/>
                          </a:ln>
                        </wps:spPr>
                        <wps:bodyPr rot="0" vert="horz" wrap="none" lIns="54185" tIns="27093" rIns="54185" bIns="27093" anchor="ctr" anchorCtr="0" upright="1">
                          <a:noAutofit/>
                        </wps:bodyPr>
                      </wps:wsp>
                      <wps:wsp>
                        <wps:cNvPr id="243" name="Rectangle 1215"/>
                        <wps:cNvSpPr>
                          <a:spLocks noChangeArrowheads="1"/>
                        </wps:cNvSpPr>
                        <wps:spPr bwMode="auto">
                          <a:xfrm>
                            <a:off x="614930" y="1050331"/>
                            <a:ext cx="938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44" name="Rectangle 1216"/>
                        <wps:cNvSpPr>
                          <a:spLocks noChangeArrowheads="1"/>
                        </wps:cNvSpPr>
                        <wps:spPr bwMode="auto">
                          <a:xfrm>
                            <a:off x="614930" y="1174434"/>
                            <a:ext cx="938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45" name="Rectangle 1217"/>
                        <wps:cNvSpPr>
                          <a:spLocks noChangeArrowheads="1"/>
                        </wps:cNvSpPr>
                        <wps:spPr bwMode="auto">
                          <a:xfrm>
                            <a:off x="615330" y="1298538"/>
                            <a:ext cx="934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46" name="Rectangle 1218"/>
                        <wps:cNvSpPr>
                          <a:spLocks noChangeArrowheads="1"/>
                        </wps:cNvSpPr>
                        <wps:spPr bwMode="auto">
                          <a:xfrm>
                            <a:off x="615330" y="1419441"/>
                            <a:ext cx="938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47" name="Rectangle 1219"/>
                        <wps:cNvSpPr>
                          <a:spLocks noChangeArrowheads="1"/>
                        </wps:cNvSpPr>
                        <wps:spPr bwMode="auto">
                          <a:xfrm>
                            <a:off x="615730" y="1543545"/>
                            <a:ext cx="934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48" name="Rectangle 1220"/>
                        <wps:cNvSpPr>
                          <a:spLocks noChangeArrowheads="1"/>
                        </wps:cNvSpPr>
                        <wps:spPr bwMode="auto">
                          <a:xfrm>
                            <a:off x="709535" y="184905"/>
                            <a:ext cx="942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49" name="Rectangle 1221"/>
                        <wps:cNvSpPr>
                          <a:spLocks noChangeArrowheads="1"/>
                        </wps:cNvSpPr>
                        <wps:spPr bwMode="auto">
                          <a:xfrm>
                            <a:off x="709935" y="309009"/>
                            <a:ext cx="938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50" name="Rectangle 1222"/>
                        <wps:cNvSpPr>
                          <a:spLocks noChangeArrowheads="1"/>
                        </wps:cNvSpPr>
                        <wps:spPr bwMode="auto">
                          <a:xfrm>
                            <a:off x="709935" y="433113"/>
                            <a:ext cx="93805" cy="1240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51" name="Rectangle 1223"/>
                        <wps:cNvSpPr>
                          <a:spLocks noChangeArrowheads="1"/>
                        </wps:cNvSpPr>
                        <wps:spPr bwMode="auto">
                          <a:xfrm>
                            <a:off x="710335" y="557116"/>
                            <a:ext cx="934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52" name="Rectangle 1224"/>
                        <wps:cNvSpPr>
                          <a:spLocks noChangeArrowheads="1"/>
                        </wps:cNvSpPr>
                        <wps:spPr bwMode="auto">
                          <a:xfrm>
                            <a:off x="710335" y="678120"/>
                            <a:ext cx="93805" cy="1240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53" name="Rectangle 1225"/>
                        <wps:cNvSpPr>
                          <a:spLocks noChangeArrowheads="1"/>
                        </wps:cNvSpPr>
                        <wps:spPr bwMode="auto">
                          <a:xfrm>
                            <a:off x="710735" y="802123"/>
                            <a:ext cx="934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54" name="Rectangle 1226"/>
                        <wps:cNvSpPr>
                          <a:spLocks noChangeArrowheads="1"/>
                        </wps:cNvSpPr>
                        <wps:spPr bwMode="auto">
                          <a:xfrm>
                            <a:off x="710735" y="926227"/>
                            <a:ext cx="938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55" name="Rectangle 1227"/>
                        <wps:cNvSpPr>
                          <a:spLocks noChangeArrowheads="1"/>
                        </wps:cNvSpPr>
                        <wps:spPr bwMode="auto">
                          <a:xfrm>
                            <a:off x="711135" y="1050331"/>
                            <a:ext cx="934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56" name="Rectangle 1228"/>
                        <wps:cNvSpPr>
                          <a:spLocks noChangeArrowheads="1"/>
                        </wps:cNvSpPr>
                        <wps:spPr bwMode="auto">
                          <a:xfrm>
                            <a:off x="711135" y="1174434"/>
                            <a:ext cx="934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57" name="Rectangle 1229"/>
                        <wps:cNvSpPr>
                          <a:spLocks noChangeArrowheads="1"/>
                        </wps:cNvSpPr>
                        <wps:spPr bwMode="auto">
                          <a:xfrm>
                            <a:off x="711535" y="1298538"/>
                            <a:ext cx="930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58" name="Rectangle 1230"/>
                        <wps:cNvSpPr>
                          <a:spLocks noChangeArrowheads="1"/>
                        </wps:cNvSpPr>
                        <wps:spPr bwMode="auto">
                          <a:xfrm>
                            <a:off x="711535" y="1419441"/>
                            <a:ext cx="934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59" name="Rectangle 1231"/>
                        <wps:cNvSpPr>
                          <a:spLocks noChangeArrowheads="1"/>
                        </wps:cNvSpPr>
                        <wps:spPr bwMode="auto">
                          <a:xfrm>
                            <a:off x="711935" y="1543545"/>
                            <a:ext cx="930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60" name="Rectangle 1232"/>
                        <wps:cNvSpPr>
                          <a:spLocks noChangeArrowheads="1"/>
                        </wps:cNvSpPr>
                        <wps:spPr bwMode="auto">
                          <a:xfrm>
                            <a:off x="804940" y="184905"/>
                            <a:ext cx="941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61" name="Rectangle 1233"/>
                        <wps:cNvSpPr>
                          <a:spLocks noChangeArrowheads="1"/>
                        </wps:cNvSpPr>
                        <wps:spPr bwMode="auto">
                          <a:xfrm>
                            <a:off x="805340" y="309009"/>
                            <a:ext cx="937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62" name="Rectangle 1234"/>
                        <wps:cNvSpPr>
                          <a:spLocks noChangeArrowheads="1"/>
                        </wps:cNvSpPr>
                        <wps:spPr bwMode="auto">
                          <a:xfrm>
                            <a:off x="805340" y="433113"/>
                            <a:ext cx="93705" cy="1240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63" name="Rectangle 1235"/>
                        <wps:cNvSpPr>
                          <a:spLocks noChangeArrowheads="1"/>
                        </wps:cNvSpPr>
                        <wps:spPr bwMode="auto">
                          <a:xfrm>
                            <a:off x="805740" y="557116"/>
                            <a:ext cx="933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64" name="Rectangle 1236"/>
                        <wps:cNvSpPr>
                          <a:spLocks noChangeArrowheads="1"/>
                        </wps:cNvSpPr>
                        <wps:spPr bwMode="auto">
                          <a:xfrm>
                            <a:off x="805740" y="678120"/>
                            <a:ext cx="93705" cy="1240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65" name="Rectangle 1237"/>
                        <wps:cNvSpPr>
                          <a:spLocks noChangeArrowheads="1"/>
                        </wps:cNvSpPr>
                        <wps:spPr bwMode="auto">
                          <a:xfrm>
                            <a:off x="806140" y="802123"/>
                            <a:ext cx="933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66" name="Rectangle 1238"/>
                        <wps:cNvSpPr>
                          <a:spLocks noChangeArrowheads="1"/>
                        </wps:cNvSpPr>
                        <wps:spPr bwMode="auto">
                          <a:xfrm>
                            <a:off x="806140" y="926227"/>
                            <a:ext cx="93705" cy="124104"/>
                          </a:xfrm>
                          <a:prstGeom prst="rect">
                            <a:avLst/>
                          </a:prstGeom>
                          <a:solidFill>
                            <a:srgbClr val="A9D18E"/>
                          </a:solidFill>
                          <a:ln w="9525">
                            <a:solidFill>
                              <a:srgbClr val="44546A"/>
                            </a:solidFill>
                            <a:round/>
                            <a:headEnd/>
                            <a:tailEnd/>
                          </a:ln>
                        </wps:spPr>
                        <wps:bodyPr rot="0" vert="horz" wrap="none" lIns="54185" tIns="27093" rIns="54185" bIns="27093" anchor="ctr" anchorCtr="0" upright="1">
                          <a:noAutofit/>
                        </wps:bodyPr>
                      </wps:wsp>
                      <wps:wsp>
                        <wps:cNvPr id="267" name="Rectangle 1239"/>
                        <wps:cNvSpPr>
                          <a:spLocks noChangeArrowheads="1"/>
                        </wps:cNvSpPr>
                        <wps:spPr bwMode="auto">
                          <a:xfrm>
                            <a:off x="806540" y="1050331"/>
                            <a:ext cx="933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68" name="Rectangle 1240"/>
                        <wps:cNvSpPr>
                          <a:spLocks noChangeArrowheads="1"/>
                        </wps:cNvSpPr>
                        <wps:spPr bwMode="auto">
                          <a:xfrm>
                            <a:off x="806540" y="1174434"/>
                            <a:ext cx="933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69" name="Rectangle 1241"/>
                        <wps:cNvSpPr>
                          <a:spLocks noChangeArrowheads="1"/>
                        </wps:cNvSpPr>
                        <wps:spPr bwMode="auto">
                          <a:xfrm>
                            <a:off x="806840" y="1298538"/>
                            <a:ext cx="930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70" name="Rectangle 1242"/>
                        <wps:cNvSpPr>
                          <a:spLocks noChangeArrowheads="1"/>
                        </wps:cNvSpPr>
                        <wps:spPr bwMode="auto">
                          <a:xfrm>
                            <a:off x="806840" y="1419441"/>
                            <a:ext cx="934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71" name="Rectangle 1243"/>
                        <wps:cNvSpPr>
                          <a:spLocks noChangeArrowheads="1"/>
                        </wps:cNvSpPr>
                        <wps:spPr bwMode="auto">
                          <a:xfrm>
                            <a:off x="807240" y="1543545"/>
                            <a:ext cx="930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72" name="Rectangle 1244"/>
                        <wps:cNvSpPr>
                          <a:spLocks noChangeArrowheads="1"/>
                        </wps:cNvSpPr>
                        <wps:spPr bwMode="auto">
                          <a:xfrm>
                            <a:off x="901044" y="184905"/>
                            <a:ext cx="938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73" name="Rectangle 1245"/>
                        <wps:cNvSpPr>
                          <a:spLocks noChangeArrowheads="1"/>
                        </wps:cNvSpPr>
                        <wps:spPr bwMode="auto">
                          <a:xfrm>
                            <a:off x="901444" y="309009"/>
                            <a:ext cx="934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74" name="Rectangle 1246"/>
                        <wps:cNvSpPr>
                          <a:spLocks noChangeArrowheads="1"/>
                        </wps:cNvSpPr>
                        <wps:spPr bwMode="auto">
                          <a:xfrm>
                            <a:off x="901444" y="433113"/>
                            <a:ext cx="93405" cy="1240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75" name="Rectangle 1247"/>
                        <wps:cNvSpPr>
                          <a:spLocks noChangeArrowheads="1"/>
                        </wps:cNvSpPr>
                        <wps:spPr bwMode="auto">
                          <a:xfrm>
                            <a:off x="901844" y="557116"/>
                            <a:ext cx="930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76" name="Rectangle 1248"/>
                        <wps:cNvSpPr>
                          <a:spLocks noChangeArrowheads="1"/>
                        </wps:cNvSpPr>
                        <wps:spPr bwMode="auto">
                          <a:xfrm>
                            <a:off x="901844" y="678120"/>
                            <a:ext cx="93405" cy="1240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77" name="Rectangle 1249"/>
                        <wps:cNvSpPr>
                          <a:spLocks noChangeArrowheads="1"/>
                        </wps:cNvSpPr>
                        <wps:spPr bwMode="auto">
                          <a:xfrm>
                            <a:off x="902244" y="802123"/>
                            <a:ext cx="930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78" name="Rectangle 1250"/>
                        <wps:cNvSpPr>
                          <a:spLocks noChangeArrowheads="1"/>
                        </wps:cNvSpPr>
                        <wps:spPr bwMode="auto">
                          <a:xfrm>
                            <a:off x="902244" y="926227"/>
                            <a:ext cx="934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79" name="Rectangle 1251"/>
                        <wps:cNvSpPr>
                          <a:spLocks noChangeArrowheads="1"/>
                        </wps:cNvSpPr>
                        <wps:spPr bwMode="auto">
                          <a:xfrm>
                            <a:off x="902645" y="1050331"/>
                            <a:ext cx="930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80" name="Rectangle 1252"/>
                        <wps:cNvSpPr>
                          <a:spLocks noChangeArrowheads="1"/>
                        </wps:cNvSpPr>
                        <wps:spPr bwMode="auto">
                          <a:xfrm>
                            <a:off x="902645" y="1174434"/>
                            <a:ext cx="930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81" name="Rectangle 1253"/>
                        <wps:cNvSpPr>
                          <a:spLocks noChangeArrowheads="1"/>
                        </wps:cNvSpPr>
                        <wps:spPr bwMode="auto">
                          <a:xfrm>
                            <a:off x="903045" y="1298538"/>
                            <a:ext cx="926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82" name="Rectangle 1254"/>
                        <wps:cNvSpPr>
                          <a:spLocks noChangeArrowheads="1"/>
                        </wps:cNvSpPr>
                        <wps:spPr bwMode="auto">
                          <a:xfrm>
                            <a:off x="903045" y="1419441"/>
                            <a:ext cx="930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83" name="Rectangle 1255"/>
                        <wps:cNvSpPr>
                          <a:spLocks noChangeArrowheads="1"/>
                        </wps:cNvSpPr>
                        <wps:spPr bwMode="auto">
                          <a:xfrm>
                            <a:off x="903445" y="1543545"/>
                            <a:ext cx="926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84" name="Rectangle 1256"/>
                        <wps:cNvSpPr>
                          <a:spLocks noChangeArrowheads="1"/>
                        </wps:cNvSpPr>
                        <wps:spPr bwMode="auto">
                          <a:xfrm>
                            <a:off x="994849" y="184905"/>
                            <a:ext cx="945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85" name="Rectangle 1257"/>
                        <wps:cNvSpPr>
                          <a:spLocks noChangeArrowheads="1"/>
                        </wps:cNvSpPr>
                        <wps:spPr bwMode="auto">
                          <a:xfrm>
                            <a:off x="995249" y="309009"/>
                            <a:ext cx="941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86" name="Rectangle 1258"/>
                        <wps:cNvSpPr>
                          <a:spLocks noChangeArrowheads="1"/>
                        </wps:cNvSpPr>
                        <wps:spPr bwMode="auto">
                          <a:xfrm>
                            <a:off x="995249" y="433113"/>
                            <a:ext cx="94105" cy="1240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87" name="Rectangle 1259"/>
                        <wps:cNvSpPr>
                          <a:spLocks noChangeArrowheads="1"/>
                        </wps:cNvSpPr>
                        <wps:spPr bwMode="auto">
                          <a:xfrm>
                            <a:off x="995649" y="557116"/>
                            <a:ext cx="937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88" name="Rectangle 1260"/>
                        <wps:cNvSpPr>
                          <a:spLocks noChangeArrowheads="1"/>
                        </wps:cNvSpPr>
                        <wps:spPr bwMode="auto">
                          <a:xfrm>
                            <a:off x="995649" y="678120"/>
                            <a:ext cx="94105" cy="1240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89" name="Rectangle 1261"/>
                        <wps:cNvSpPr>
                          <a:spLocks noChangeArrowheads="1"/>
                        </wps:cNvSpPr>
                        <wps:spPr bwMode="auto">
                          <a:xfrm>
                            <a:off x="996049" y="802123"/>
                            <a:ext cx="937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90" name="Rectangle 1262"/>
                        <wps:cNvSpPr>
                          <a:spLocks noChangeArrowheads="1"/>
                        </wps:cNvSpPr>
                        <wps:spPr bwMode="auto">
                          <a:xfrm>
                            <a:off x="996049" y="926227"/>
                            <a:ext cx="94105" cy="124104"/>
                          </a:xfrm>
                          <a:prstGeom prst="rect">
                            <a:avLst/>
                          </a:prstGeom>
                          <a:solidFill>
                            <a:srgbClr val="A9D18E"/>
                          </a:solidFill>
                          <a:ln w="9525">
                            <a:solidFill>
                              <a:srgbClr val="44546A"/>
                            </a:solidFill>
                            <a:round/>
                            <a:headEnd/>
                            <a:tailEnd/>
                          </a:ln>
                        </wps:spPr>
                        <wps:bodyPr rot="0" vert="horz" wrap="none" lIns="54185" tIns="27093" rIns="54185" bIns="27093" anchor="ctr" anchorCtr="0" upright="1">
                          <a:noAutofit/>
                        </wps:bodyPr>
                      </wps:wsp>
                      <wps:wsp>
                        <wps:cNvPr id="291" name="Rectangle 1263"/>
                        <wps:cNvSpPr>
                          <a:spLocks noChangeArrowheads="1"/>
                        </wps:cNvSpPr>
                        <wps:spPr bwMode="auto">
                          <a:xfrm>
                            <a:off x="996449" y="1050331"/>
                            <a:ext cx="937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92" name="Rectangle 1264"/>
                        <wps:cNvSpPr>
                          <a:spLocks noChangeArrowheads="1"/>
                        </wps:cNvSpPr>
                        <wps:spPr bwMode="auto">
                          <a:xfrm>
                            <a:off x="996449" y="1174434"/>
                            <a:ext cx="937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93" name="Rectangle 1265"/>
                        <wps:cNvSpPr>
                          <a:spLocks noChangeArrowheads="1"/>
                        </wps:cNvSpPr>
                        <wps:spPr bwMode="auto">
                          <a:xfrm>
                            <a:off x="996849" y="1298538"/>
                            <a:ext cx="933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94" name="Rectangle 1266"/>
                        <wps:cNvSpPr>
                          <a:spLocks noChangeArrowheads="1"/>
                        </wps:cNvSpPr>
                        <wps:spPr bwMode="auto">
                          <a:xfrm>
                            <a:off x="996849" y="1419441"/>
                            <a:ext cx="937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95" name="Rectangle 1267"/>
                        <wps:cNvSpPr>
                          <a:spLocks noChangeArrowheads="1"/>
                        </wps:cNvSpPr>
                        <wps:spPr bwMode="auto">
                          <a:xfrm>
                            <a:off x="997149" y="1543545"/>
                            <a:ext cx="934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96" name="Rectangle 1268"/>
                        <wps:cNvSpPr>
                          <a:spLocks noChangeArrowheads="1"/>
                        </wps:cNvSpPr>
                        <wps:spPr bwMode="auto">
                          <a:xfrm>
                            <a:off x="1090954" y="184905"/>
                            <a:ext cx="942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97" name="Rectangle 1269"/>
                        <wps:cNvSpPr>
                          <a:spLocks noChangeArrowheads="1"/>
                        </wps:cNvSpPr>
                        <wps:spPr bwMode="auto">
                          <a:xfrm>
                            <a:off x="1091354" y="309009"/>
                            <a:ext cx="938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98" name="Rectangle 1270"/>
                        <wps:cNvSpPr>
                          <a:spLocks noChangeArrowheads="1"/>
                        </wps:cNvSpPr>
                        <wps:spPr bwMode="auto">
                          <a:xfrm>
                            <a:off x="1091354" y="433113"/>
                            <a:ext cx="93805" cy="1240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99" name="Rectangle 1271"/>
                        <wps:cNvSpPr>
                          <a:spLocks noChangeArrowheads="1"/>
                        </wps:cNvSpPr>
                        <wps:spPr bwMode="auto">
                          <a:xfrm>
                            <a:off x="1091754" y="557116"/>
                            <a:ext cx="934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00" name="Rectangle 1272"/>
                        <wps:cNvSpPr>
                          <a:spLocks noChangeArrowheads="1"/>
                        </wps:cNvSpPr>
                        <wps:spPr bwMode="auto">
                          <a:xfrm>
                            <a:off x="1091754" y="678120"/>
                            <a:ext cx="93805" cy="1240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01" name="Rectangle 1273"/>
                        <wps:cNvSpPr>
                          <a:spLocks noChangeArrowheads="1"/>
                        </wps:cNvSpPr>
                        <wps:spPr bwMode="auto">
                          <a:xfrm>
                            <a:off x="1092154" y="802123"/>
                            <a:ext cx="934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02" name="Rectangle 1274"/>
                        <wps:cNvSpPr>
                          <a:spLocks noChangeArrowheads="1"/>
                        </wps:cNvSpPr>
                        <wps:spPr bwMode="auto">
                          <a:xfrm>
                            <a:off x="1092154" y="926227"/>
                            <a:ext cx="938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03" name="Rectangle 1275"/>
                        <wps:cNvSpPr>
                          <a:spLocks noChangeArrowheads="1"/>
                        </wps:cNvSpPr>
                        <wps:spPr bwMode="auto">
                          <a:xfrm>
                            <a:off x="1092554" y="1050331"/>
                            <a:ext cx="934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04" name="Rectangle 1276"/>
                        <wps:cNvSpPr>
                          <a:spLocks noChangeArrowheads="1"/>
                        </wps:cNvSpPr>
                        <wps:spPr bwMode="auto">
                          <a:xfrm>
                            <a:off x="1092554" y="1174434"/>
                            <a:ext cx="934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05" name="Rectangle 1277"/>
                        <wps:cNvSpPr>
                          <a:spLocks noChangeArrowheads="1"/>
                        </wps:cNvSpPr>
                        <wps:spPr bwMode="auto">
                          <a:xfrm>
                            <a:off x="1092954" y="1298538"/>
                            <a:ext cx="930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06" name="Rectangle 1278"/>
                        <wps:cNvSpPr>
                          <a:spLocks noChangeArrowheads="1"/>
                        </wps:cNvSpPr>
                        <wps:spPr bwMode="auto">
                          <a:xfrm>
                            <a:off x="1092954" y="1419441"/>
                            <a:ext cx="934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07" name="Rectangle 1279"/>
                        <wps:cNvSpPr>
                          <a:spLocks noChangeArrowheads="1"/>
                        </wps:cNvSpPr>
                        <wps:spPr bwMode="auto">
                          <a:xfrm>
                            <a:off x="1093354" y="1543545"/>
                            <a:ext cx="930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08" name="Rectangle 1280"/>
                        <wps:cNvSpPr>
                          <a:spLocks noChangeArrowheads="1"/>
                        </wps:cNvSpPr>
                        <wps:spPr bwMode="auto">
                          <a:xfrm>
                            <a:off x="1186359" y="184905"/>
                            <a:ext cx="942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09" name="Rectangle 1281"/>
                        <wps:cNvSpPr>
                          <a:spLocks noChangeArrowheads="1"/>
                        </wps:cNvSpPr>
                        <wps:spPr bwMode="auto">
                          <a:xfrm>
                            <a:off x="1186759" y="309009"/>
                            <a:ext cx="938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10" name="Rectangle 1282"/>
                        <wps:cNvSpPr>
                          <a:spLocks noChangeArrowheads="1"/>
                        </wps:cNvSpPr>
                        <wps:spPr bwMode="auto">
                          <a:xfrm>
                            <a:off x="1186759" y="433113"/>
                            <a:ext cx="93805" cy="1240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11" name="Rectangle 1283"/>
                        <wps:cNvSpPr>
                          <a:spLocks noChangeArrowheads="1"/>
                        </wps:cNvSpPr>
                        <wps:spPr bwMode="auto">
                          <a:xfrm>
                            <a:off x="1187159" y="557116"/>
                            <a:ext cx="934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12" name="Rectangle 1284"/>
                        <wps:cNvSpPr>
                          <a:spLocks noChangeArrowheads="1"/>
                        </wps:cNvSpPr>
                        <wps:spPr bwMode="auto">
                          <a:xfrm>
                            <a:off x="1187159" y="678120"/>
                            <a:ext cx="93805" cy="1240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13" name="Rectangle 1285"/>
                        <wps:cNvSpPr>
                          <a:spLocks noChangeArrowheads="1"/>
                        </wps:cNvSpPr>
                        <wps:spPr bwMode="auto">
                          <a:xfrm>
                            <a:off x="1187559" y="802123"/>
                            <a:ext cx="934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14" name="Rectangle 1286"/>
                        <wps:cNvSpPr>
                          <a:spLocks noChangeArrowheads="1"/>
                        </wps:cNvSpPr>
                        <wps:spPr bwMode="auto">
                          <a:xfrm>
                            <a:off x="1187559" y="926227"/>
                            <a:ext cx="93805" cy="124104"/>
                          </a:xfrm>
                          <a:prstGeom prst="rect">
                            <a:avLst/>
                          </a:prstGeom>
                          <a:solidFill>
                            <a:srgbClr val="A9D18E"/>
                          </a:solidFill>
                          <a:ln w="9525">
                            <a:solidFill>
                              <a:srgbClr val="44546A"/>
                            </a:solidFill>
                            <a:round/>
                            <a:headEnd/>
                            <a:tailEnd/>
                          </a:ln>
                        </wps:spPr>
                        <wps:bodyPr rot="0" vert="horz" wrap="none" lIns="54185" tIns="27093" rIns="54185" bIns="27093" anchor="ctr" anchorCtr="0" upright="1">
                          <a:noAutofit/>
                        </wps:bodyPr>
                      </wps:wsp>
                      <wps:wsp>
                        <wps:cNvPr id="315" name="Rectangle 1287"/>
                        <wps:cNvSpPr>
                          <a:spLocks noChangeArrowheads="1"/>
                        </wps:cNvSpPr>
                        <wps:spPr bwMode="auto">
                          <a:xfrm>
                            <a:off x="1187959" y="1050331"/>
                            <a:ext cx="934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16" name="Rectangle 1288"/>
                        <wps:cNvSpPr>
                          <a:spLocks noChangeArrowheads="1"/>
                        </wps:cNvSpPr>
                        <wps:spPr bwMode="auto">
                          <a:xfrm>
                            <a:off x="1187959" y="1174434"/>
                            <a:ext cx="934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17" name="Rectangle 1289"/>
                        <wps:cNvSpPr>
                          <a:spLocks noChangeArrowheads="1"/>
                        </wps:cNvSpPr>
                        <wps:spPr bwMode="auto">
                          <a:xfrm>
                            <a:off x="1188359" y="1298538"/>
                            <a:ext cx="930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18" name="Rectangle 1290"/>
                        <wps:cNvSpPr>
                          <a:spLocks noChangeArrowheads="1"/>
                        </wps:cNvSpPr>
                        <wps:spPr bwMode="auto">
                          <a:xfrm>
                            <a:off x="1188359" y="1419441"/>
                            <a:ext cx="934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19" name="Rectangle 1291"/>
                        <wps:cNvSpPr>
                          <a:spLocks noChangeArrowheads="1"/>
                        </wps:cNvSpPr>
                        <wps:spPr bwMode="auto">
                          <a:xfrm>
                            <a:off x="1188759" y="1543545"/>
                            <a:ext cx="930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20" name="Rectangle 1292"/>
                        <wps:cNvSpPr>
                          <a:spLocks noChangeArrowheads="1"/>
                        </wps:cNvSpPr>
                        <wps:spPr bwMode="auto">
                          <a:xfrm>
                            <a:off x="1282563" y="184905"/>
                            <a:ext cx="937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21" name="Rectangle 1293"/>
                        <wps:cNvSpPr>
                          <a:spLocks noChangeArrowheads="1"/>
                        </wps:cNvSpPr>
                        <wps:spPr bwMode="auto">
                          <a:xfrm>
                            <a:off x="1282963" y="309009"/>
                            <a:ext cx="933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22" name="Rectangle 1294"/>
                        <wps:cNvSpPr>
                          <a:spLocks noChangeArrowheads="1"/>
                        </wps:cNvSpPr>
                        <wps:spPr bwMode="auto">
                          <a:xfrm>
                            <a:off x="1282963" y="433113"/>
                            <a:ext cx="93305" cy="1240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23" name="Rectangle 1295"/>
                        <wps:cNvSpPr>
                          <a:spLocks noChangeArrowheads="1"/>
                        </wps:cNvSpPr>
                        <wps:spPr bwMode="auto">
                          <a:xfrm>
                            <a:off x="1283363" y="557116"/>
                            <a:ext cx="929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24" name="Rectangle 1296"/>
                        <wps:cNvSpPr>
                          <a:spLocks noChangeArrowheads="1"/>
                        </wps:cNvSpPr>
                        <wps:spPr bwMode="auto">
                          <a:xfrm>
                            <a:off x="1283263" y="678120"/>
                            <a:ext cx="93405" cy="1240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25" name="Rectangle 1297"/>
                        <wps:cNvSpPr>
                          <a:spLocks noChangeArrowheads="1"/>
                        </wps:cNvSpPr>
                        <wps:spPr bwMode="auto">
                          <a:xfrm>
                            <a:off x="1283663" y="802123"/>
                            <a:ext cx="930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26" name="Rectangle 1298"/>
                        <wps:cNvSpPr>
                          <a:spLocks noChangeArrowheads="1"/>
                        </wps:cNvSpPr>
                        <wps:spPr bwMode="auto">
                          <a:xfrm>
                            <a:off x="1283663" y="926227"/>
                            <a:ext cx="934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27" name="Rectangle 1299"/>
                        <wps:cNvSpPr>
                          <a:spLocks noChangeArrowheads="1"/>
                        </wps:cNvSpPr>
                        <wps:spPr bwMode="auto">
                          <a:xfrm>
                            <a:off x="1284063" y="1050331"/>
                            <a:ext cx="930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28" name="Rectangle 1300"/>
                        <wps:cNvSpPr>
                          <a:spLocks noChangeArrowheads="1"/>
                        </wps:cNvSpPr>
                        <wps:spPr bwMode="auto">
                          <a:xfrm>
                            <a:off x="1284063" y="1174434"/>
                            <a:ext cx="930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29" name="Rectangle 1301"/>
                        <wps:cNvSpPr>
                          <a:spLocks noChangeArrowheads="1"/>
                        </wps:cNvSpPr>
                        <wps:spPr bwMode="auto">
                          <a:xfrm>
                            <a:off x="1284463" y="1298538"/>
                            <a:ext cx="926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30" name="Rectangle 1302"/>
                        <wps:cNvSpPr>
                          <a:spLocks noChangeArrowheads="1"/>
                        </wps:cNvSpPr>
                        <wps:spPr bwMode="auto">
                          <a:xfrm>
                            <a:off x="1284463" y="1419441"/>
                            <a:ext cx="930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31" name="Rectangle 1303"/>
                        <wps:cNvSpPr>
                          <a:spLocks noChangeArrowheads="1"/>
                        </wps:cNvSpPr>
                        <wps:spPr bwMode="auto">
                          <a:xfrm>
                            <a:off x="1284863" y="1543545"/>
                            <a:ext cx="926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32" name="Rectangle 1352"/>
                        <wps:cNvSpPr>
                          <a:spLocks noChangeArrowheads="1"/>
                        </wps:cNvSpPr>
                        <wps:spPr bwMode="auto">
                          <a:xfrm>
                            <a:off x="1376268" y="184905"/>
                            <a:ext cx="946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33" name="Rectangle 1353"/>
                        <wps:cNvSpPr>
                          <a:spLocks noChangeArrowheads="1"/>
                        </wps:cNvSpPr>
                        <wps:spPr bwMode="auto">
                          <a:xfrm>
                            <a:off x="1376668" y="309009"/>
                            <a:ext cx="942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34" name="Rectangle 1354"/>
                        <wps:cNvSpPr>
                          <a:spLocks noChangeArrowheads="1"/>
                        </wps:cNvSpPr>
                        <wps:spPr bwMode="auto">
                          <a:xfrm>
                            <a:off x="1376668" y="433113"/>
                            <a:ext cx="94205" cy="1240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35" name="Rectangle 1355"/>
                        <wps:cNvSpPr>
                          <a:spLocks noChangeArrowheads="1"/>
                        </wps:cNvSpPr>
                        <wps:spPr bwMode="auto">
                          <a:xfrm>
                            <a:off x="1377068" y="557116"/>
                            <a:ext cx="938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36" name="Rectangle 1356"/>
                        <wps:cNvSpPr>
                          <a:spLocks noChangeArrowheads="1"/>
                        </wps:cNvSpPr>
                        <wps:spPr bwMode="auto">
                          <a:xfrm>
                            <a:off x="1377068" y="678120"/>
                            <a:ext cx="94205" cy="1240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37" name="Rectangle 1357"/>
                        <wps:cNvSpPr>
                          <a:spLocks noChangeArrowheads="1"/>
                        </wps:cNvSpPr>
                        <wps:spPr bwMode="auto">
                          <a:xfrm>
                            <a:off x="1377468" y="802123"/>
                            <a:ext cx="938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38" name="Rectangle 1358"/>
                        <wps:cNvSpPr>
                          <a:spLocks noChangeArrowheads="1"/>
                        </wps:cNvSpPr>
                        <wps:spPr bwMode="auto">
                          <a:xfrm>
                            <a:off x="1377468" y="926227"/>
                            <a:ext cx="94205" cy="124104"/>
                          </a:xfrm>
                          <a:prstGeom prst="rect">
                            <a:avLst/>
                          </a:prstGeom>
                          <a:solidFill>
                            <a:srgbClr val="A9D18E"/>
                          </a:solidFill>
                          <a:ln w="9525">
                            <a:solidFill>
                              <a:srgbClr val="44546A"/>
                            </a:solidFill>
                            <a:round/>
                            <a:headEnd/>
                            <a:tailEnd/>
                          </a:ln>
                        </wps:spPr>
                        <wps:bodyPr rot="0" vert="horz" wrap="none" lIns="54185" tIns="27093" rIns="54185" bIns="27093" anchor="ctr" anchorCtr="0" upright="1">
                          <a:noAutofit/>
                        </wps:bodyPr>
                      </wps:wsp>
                      <wps:wsp>
                        <wps:cNvPr id="339" name="Rectangle 1359"/>
                        <wps:cNvSpPr>
                          <a:spLocks noChangeArrowheads="1"/>
                        </wps:cNvSpPr>
                        <wps:spPr bwMode="auto">
                          <a:xfrm>
                            <a:off x="1377868" y="1050331"/>
                            <a:ext cx="938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40" name="Rectangle 1360"/>
                        <wps:cNvSpPr>
                          <a:spLocks noChangeArrowheads="1"/>
                        </wps:cNvSpPr>
                        <wps:spPr bwMode="auto">
                          <a:xfrm>
                            <a:off x="1377868" y="1174434"/>
                            <a:ext cx="938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41" name="Rectangle 1361"/>
                        <wps:cNvSpPr>
                          <a:spLocks noChangeArrowheads="1"/>
                        </wps:cNvSpPr>
                        <wps:spPr bwMode="auto">
                          <a:xfrm>
                            <a:off x="1378268" y="1298538"/>
                            <a:ext cx="934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42" name="Rectangle 1362"/>
                        <wps:cNvSpPr>
                          <a:spLocks noChangeArrowheads="1"/>
                        </wps:cNvSpPr>
                        <wps:spPr bwMode="auto">
                          <a:xfrm>
                            <a:off x="1378268" y="1419441"/>
                            <a:ext cx="938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43" name="Rectangle 1363"/>
                        <wps:cNvSpPr>
                          <a:spLocks noChangeArrowheads="1"/>
                        </wps:cNvSpPr>
                        <wps:spPr bwMode="auto">
                          <a:xfrm>
                            <a:off x="1378668" y="1543545"/>
                            <a:ext cx="934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44" name="Rectangle 1364"/>
                        <wps:cNvSpPr>
                          <a:spLocks noChangeArrowheads="1"/>
                        </wps:cNvSpPr>
                        <wps:spPr bwMode="auto">
                          <a:xfrm>
                            <a:off x="1472473" y="184905"/>
                            <a:ext cx="942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45" name="Rectangle 1365"/>
                        <wps:cNvSpPr>
                          <a:spLocks noChangeArrowheads="1"/>
                        </wps:cNvSpPr>
                        <wps:spPr bwMode="auto">
                          <a:xfrm>
                            <a:off x="1472873" y="309009"/>
                            <a:ext cx="938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46" name="Rectangle 1366"/>
                        <wps:cNvSpPr>
                          <a:spLocks noChangeArrowheads="1"/>
                        </wps:cNvSpPr>
                        <wps:spPr bwMode="auto">
                          <a:xfrm>
                            <a:off x="1472873" y="433113"/>
                            <a:ext cx="93805" cy="1240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47" name="Rectangle 1367"/>
                        <wps:cNvSpPr>
                          <a:spLocks noChangeArrowheads="1"/>
                        </wps:cNvSpPr>
                        <wps:spPr bwMode="auto">
                          <a:xfrm>
                            <a:off x="1473273" y="557116"/>
                            <a:ext cx="934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48" name="Rectangle 1368"/>
                        <wps:cNvSpPr>
                          <a:spLocks noChangeArrowheads="1"/>
                        </wps:cNvSpPr>
                        <wps:spPr bwMode="auto">
                          <a:xfrm>
                            <a:off x="1473273" y="678120"/>
                            <a:ext cx="93805" cy="1240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49" name="Rectangle 1369"/>
                        <wps:cNvSpPr>
                          <a:spLocks noChangeArrowheads="1"/>
                        </wps:cNvSpPr>
                        <wps:spPr bwMode="auto">
                          <a:xfrm>
                            <a:off x="1473673" y="802123"/>
                            <a:ext cx="934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50" name="Rectangle 1370"/>
                        <wps:cNvSpPr>
                          <a:spLocks noChangeArrowheads="1"/>
                        </wps:cNvSpPr>
                        <wps:spPr bwMode="auto">
                          <a:xfrm>
                            <a:off x="1473673" y="926227"/>
                            <a:ext cx="938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51" name="Rectangle 1371"/>
                        <wps:cNvSpPr>
                          <a:spLocks noChangeArrowheads="1"/>
                        </wps:cNvSpPr>
                        <wps:spPr bwMode="auto">
                          <a:xfrm>
                            <a:off x="1474073" y="1050331"/>
                            <a:ext cx="934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52" name="Rectangle 1372"/>
                        <wps:cNvSpPr>
                          <a:spLocks noChangeArrowheads="1"/>
                        </wps:cNvSpPr>
                        <wps:spPr bwMode="auto">
                          <a:xfrm>
                            <a:off x="1474073" y="1174434"/>
                            <a:ext cx="934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53" name="Rectangle 1373"/>
                        <wps:cNvSpPr>
                          <a:spLocks noChangeArrowheads="1"/>
                        </wps:cNvSpPr>
                        <wps:spPr bwMode="auto">
                          <a:xfrm>
                            <a:off x="1474473" y="1298538"/>
                            <a:ext cx="930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54" name="Rectangle 1374"/>
                        <wps:cNvSpPr>
                          <a:spLocks noChangeArrowheads="1"/>
                        </wps:cNvSpPr>
                        <wps:spPr bwMode="auto">
                          <a:xfrm>
                            <a:off x="1474473" y="1419441"/>
                            <a:ext cx="934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55" name="Rectangle 1375"/>
                        <wps:cNvSpPr>
                          <a:spLocks noChangeArrowheads="1"/>
                        </wps:cNvSpPr>
                        <wps:spPr bwMode="auto">
                          <a:xfrm>
                            <a:off x="1474873" y="1543545"/>
                            <a:ext cx="93005" cy="124104"/>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56" name="Text Box 2"/>
                        <wps:cNvSpPr txBox="1">
                          <a:spLocks noChangeArrowheads="1"/>
                        </wps:cNvSpPr>
                        <wps:spPr bwMode="auto">
                          <a:xfrm>
                            <a:off x="573228" y="1740551"/>
                            <a:ext cx="726536" cy="2407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583AB0B" w14:textId="77777777" w:rsidR="00716DFC" w:rsidRDefault="00716DFC" w:rsidP="00716DFC">
                              <w:pPr>
                                <w:pStyle w:val="NormalWeb"/>
                                <w:overflowPunct w:val="0"/>
                                <w:spacing w:before="0" w:beforeAutospacing="0" w:after="120" w:afterAutospacing="0"/>
                                <w:jc w:val="both"/>
                              </w:pPr>
                              <w:r>
                                <w:rPr>
                                  <w:rFonts w:ascii="Arial" w:hAnsi="Arial"/>
                                  <w:b/>
                                  <w:bCs/>
                                  <w:sz w:val="16"/>
                                  <w:szCs w:val="16"/>
                                  <w:lang w:val="en-GB"/>
                                </w:rPr>
                                <w:t>Pattern 2</w:t>
                              </w:r>
                            </w:p>
                          </w:txbxContent>
                        </wps:txbx>
                        <wps:bodyPr rot="0" vert="horz" wrap="square" lIns="91440" tIns="45720" rIns="91440" bIns="45720" anchor="t" anchorCtr="0" upright="1">
                          <a:noAutofit/>
                        </wps:bodyPr>
                      </wps:wsp>
                    </wpc:wpc>
                  </a:graphicData>
                </a:graphic>
              </wp:inline>
            </w:drawing>
          </mc:Choice>
          <mc:Fallback>
            <w:pict>
              <v:group w14:anchorId="47C3BCDB" id="Canvas 1160" o:spid="_x0000_s1198" editas="canvas" style="width:143.7pt;height:161.8pt;mso-position-horizontal-relative:char;mso-position-vertical-relative:line" coordsize="18249,205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">
                <v:shape id="_x0000_s1199" type="#_x0000_t75" style="position:absolute;width:18249;height:20548;visibility:visible;mso-wrap-style:square">
                  <v:fill o:detectmouseclick="t"/>
                  <v:path o:connecttype="none"/>
                </v:shape>
                <v:rect id="Rectangle 976" o:spid="_x0000_s1200" style="position:absolute;left:2303;top:1848;width:950;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" fillcolor="#dbdbdb" strokecolor="#44546a">
                  <v:stroke joinstyle="round"/>
                  <v:textbox inset="1.50514mm,.75258mm,1.50514mm,.75258mm"/>
                </v:rect>
                <v:rect id="Rectangle 1161" o:spid="_x0000_s1201" style="position:absolute;left:2307;top:3090;width:946;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" fillcolor="#dbdbdb" strokecolor="#44546a">
                  <v:stroke joinstyle="round"/>
                  <v:textbox inset="1.50514mm,.75258mm,1.50514mm,.75258mm"/>
                </v:rect>
                <v:rect id="Rectangle 1162" o:spid="_x0000_s1202" style="position:absolute;left:2307;top:4331;width:946;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" fillcolor="#dbdbdb" strokecolor="#44546a">
                  <v:stroke joinstyle="round"/>
                  <v:textbox inset="1.50514mm,.75258mm,1.50514mm,.75258mm"/>
                </v:rect>
                <v:rect id="Rectangle 1163" o:spid="_x0000_s1203" style="position:absolute;left:2311;top:5571;width:942;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" fillcolor="#dbdbdb" strokecolor="#44546a">
                  <v:stroke joinstyle="round"/>
                  <v:textbox inset="1.50514mm,.75258mm,1.50514mm,.75258mm"/>
                </v:rect>
                <v:rect id="Rectangle 1164" o:spid="_x0000_s1204" style="position:absolute;left:2311;top:6780;width:946;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" fillcolor="#dbdbdb" strokecolor="#44546a">
                  <v:stroke joinstyle="round"/>
                  <v:textbox inset="1.50514mm,.75258mm,1.50514mm,.75258mm"/>
                </v:rect>
                <v:rect id="Rectangle 1165" o:spid="_x0000_s1205" style="position:absolute;left:2315;top:8021;width:942;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" fillcolor="#dbdbdb" strokecolor="#44546a">
                  <v:stroke joinstyle="round"/>
                  <v:textbox inset="1.50514mm,.75258mm,1.50514mm,.75258mm"/>
                </v:rect>
                <v:rect id="Rectangle 1166" o:spid="_x0000_s1206" style="position:absolute;left:2315;top:9262;width:946;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" fillcolor="#dbdbdb" strokecolor="#44546a">
                  <v:stroke joinstyle="round"/>
                  <v:textbox inset="1.50514mm,.75258mm,1.50514mm,.75258mm"/>
                </v:rect>
                <v:rect id="Rectangle 1167" o:spid="_x0000_s1207" style="position:absolute;left:2319;top:10503;width:942;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" fillcolor="#dbdbdb" strokecolor="#44546a">
                  <v:stroke joinstyle="round"/>
                  <v:textbox inset="1.50514mm,.75258mm,1.50514mm,.75258mm"/>
                </v:rect>
                <v:rect id="Rectangle 1168" o:spid="_x0000_s1208" style="position:absolute;left:2319;top:11744;width:942;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" fillcolor="#dbdbdb" strokecolor="#44546a">
                  <v:stroke joinstyle="round"/>
                  <v:textbox inset="1.50514mm,.75258mm,1.50514mm,.75258mm"/>
                </v:rect>
                <v:rect id="Rectangle 1169" o:spid="_x0000_s1209" style="position:absolute;left:2323;top:12985;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" fillcolor="#dbdbdb" strokecolor="#44546a">
                  <v:stroke joinstyle="round"/>
                  <v:textbox inset="1.50514mm,.75258mm,1.50514mm,.75258mm"/>
                </v:rect>
                <v:rect id="Rectangle 1170" o:spid="_x0000_s1210" style="position:absolute;left:2323;top:14194;width:942;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" fillcolor="#dbdbdb" strokecolor="#44546a">
                  <v:stroke joinstyle="round"/>
                  <v:textbox inset="1.50514mm,.75258mm,1.50514mm,.75258mm"/>
                </v:rect>
                <v:rect id="Rectangle 1171" o:spid="_x0000_s1211" style="position:absolute;left:2327;top:15435;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" fillcolor="#dbdbdb" strokecolor="#44546a">
                  <v:stroke joinstyle="round"/>
                  <v:textbox inset="1.50514mm,.75258mm,1.50514mm,.75258mm"/>
                </v:rect>
                <v:rect id="Rectangle 1172" o:spid="_x0000_s1212" style="position:absolute;left:3265;top:1848;width:945;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" fillcolor="#dbdbdb" strokecolor="#44546a">
                  <v:stroke joinstyle="round"/>
                  <v:textbox inset="1.50514mm,.75258mm,1.50514mm,.75258mm"/>
                </v:rect>
                <v:rect id="Rectangle 1173" o:spid="_x0000_s1213" style="position:absolute;left:3269;top:3089;width:941;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" fillcolor="#dbdbdb" strokecolor="#44546a">
                  <v:stroke joinstyle="round"/>
                  <v:textbox inset="1.50514mm,.75258mm,1.50514mm,.75258mm"/>
                </v:rect>
                <v:rect id="Rectangle 1174" o:spid="_x0000_s1214" style="position:absolute;left:3269;top:4330;width:941;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" fillcolor="#dbdbdb" strokecolor="#44546a">
                  <v:stroke joinstyle="round"/>
                  <v:textbox inset="1.50514mm,.75258mm,1.50514mm,.75258mm"/>
                </v:rect>
                <v:rect id="Rectangle 1175" o:spid="_x0000_s1215" style="position:absolute;left:3273;top:5571;width:937;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" fillcolor="#dbdbdb" strokecolor="#44546a">
                  <v:stroke joinstyle="round"/>
                  <v:textbox inset="1.50514mm,.75258mm,1.50514mm,.75258mm"/>
                </v:rect>
                <v:rect id="Rectangle 1176" o:spid="_x0000_s1216" style="position:absolute;left:3273;top:6780;width:941;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" fillcolor="#dbdbdb" strokecolor="#44546a">
                  <v:stroke joinstyle="round"/>
                  <v:textbox inset="1.50514mm,.75258mm,1.50514mm,.75258mm"/>
                </v:rect>
                <v:rect id="Rectangle 1177" o:spid="_x0000_s1217" style="position:absolute;left:3277;top:8021;width:937;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" fillcolor="#dbdbdb" strokecolor="#44546a">
                  <v:stroke joinstyle="round"/>
                  <v:textbox inset="1.50514mm,.75258mm,1.50514mm,.75258mm"/>
                </v:rect>
                <v:rect id="Rectangle 1178" o:spid="_x0000_s1218" style="position:absolute;left:3277;top:9262;width:941;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" fillcolor="#dbdbdb" strokecolor="#44546a">
                  <v:stroke joinstyle="round"/>
                  <v:textbox inset="1.50514mm,.75258mm,1.50514mm,.75258mm"/>
                </v:rect>
                <v:rect id="Rectangle 1179" o:spid="_x0000_s1219" style="position:absolute;left:3281;top:10502;width:937;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" fillcolor="#dbdbdb" strokecolor="#44546a">
                  <v:stroke joinstyle="round"/>
                  <v:textbox inset="1.50514mm,.75258mm,1.50514mm,.75258mm"/>
                </v:rect>
                <v:rect id="Rectangle 1180" o:spid="_x0000_s1220" style="position:absolute;left:3281;top:11743;width:937;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" fillcolor="#dbdbdb" strokecolor="#44546a">
                  <v:stroke joinstyle="round"/>
                  <v:textbox inset="1.50514mm,.75258mm,1.50514mm,.75258mm"/>
                </v:rect>
                <v:rect id="Rectangle 1181" o:spid="_x0000_s1221" style="position:absolute;left:3285;top:12984;width:933;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" fillcolor="#dbdbdb" strokecolor="#44546a">
                  <v:stroke joinstyle="round"/>
                  <v:textbox inset="1.50514mm,.75258mm,1.50514mm,.75258mm"/>
                </v:rect>
                <v:rect id="Rectangle 1182" o:spid="_x0000_s1222" style="position:absolute;left:3285;top:14193;width:937;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" fillcolor="#dbdbdb" strokecolor="#44546a">
                  <v:stroke joinstyle="round"/>
                  <v:textbox inset="1.50514mm,.75258mm,1.50514mm,.75258mm"/>
                </v:rect>
                <v:rect id="Rectangle 1183" o:spid="_x0000_s1223" style="position:absolute;left:3289;top:15434;width:933;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" fillcolor="#dbdbdb" strokecolor="#44546a">
                  <v:stroke joinstyle="round"/>
                  <v:textbox inset="1.50514mm,.75258mm,1.50514mm,.75258mm"/>
                </v:rect>
                <v:rect id="Rectangle 1184" o:spid="_x0000_s1224" style="position:absolute;left:4218;top:1848;width:946;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" fillcolor="#44546a" strokecolor="#44546a">
                  <v:stroke joinstyle="round"/>
                  <v:textbox inset="1.50514mm,.75258mm,1.50514mm,.75258mm"/>
                </v:rect>
                <v:rect id="Rectangle 1185" o:spid="_x0000_s1225" style="position:absolute;left:4222;top:3089;width:942;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" strokecolor="#44546a">
                  <v:stroke joinstyle="round"/>
                  <v:textbox inset="1.50514mm,.75258mm,1.50514mm,.75258mm"/>
                </v:rect>
                <v:rect id="Rectangle 1186" o:spid="_x0000_s1226" style="position:absolute;left:4222;top:4330;width:942;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" fillcolor="#44546a" strokecolor="#44546a">
                  <v:stroke joinstyle="round"/>
                  <v:textbox inset="1.50514mm,.75258mm,1.50514mm,.75258mm"/>
                </v:rect>
                <v:rect id="Rectangle 1187" o:spid="_x0000_s1227" style="position:absolute;left:4226;top:5571;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" strokecolor="#44546a">
                  <v:stroke joinstyle="round"/>
                  <v:textbox inset="1.50514mm,.75258mm,1.50514mm,.75258mm"/>
                </v:rect>
                <v:rect id="Rectangle 1188" o:spid="_x0000_s1228" style="position:absolute;left:4226;top:6780;width:942;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" fillcolor="#44546a" strokecolor="#44546a">
                  <v:stroke joinstyle="round"/>
                  <v:textbox inset="1.50514mm,.75258mm,1.50514mm,.75258mm"/>
                </v:rect>
                <v:rect id="Rectangle 1189" o:spid="_x0000_s1229" style="position:absolute;left:4230;top:8021;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" strokecolor="#44546a">
                  <v:stroke joinstyle="round"/>
                  <v:textbox inset="1.50514mm,.75258mm,1.50514mm,.75258mm"/>
                </v:rect>
                <v:rect id="Rectangle 1190" o:spid="_x0000_s1230" style="position:absolute;left:4230;top:9262;width:942;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" fillcolor="#44546a" strokecolor="#44546a">
                  <v:stroke joinstyle="round"/>
                  <v:textbox inset="1.50514mm,.75258mm,1.50514mm,.75258mm"/>
                </v:rect>
                <v:rect id="Rectangle 1191" o:spid="_x0000_s1231" style="position:absolute;left:4234;top:10502;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" strokecolor="#44546a">
                  <v:stroke joinstyle="round"/>
                  <v:textbox inset="1.50514mm,.75258mm,1.50514mm,.75258mm"/>
                </v:rect>
                <v:rect id="Rectangle 1192" o:spid="_x0000_s1232" style="position:absolute;left:4234;top:11743;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" fillcolor="#44546a" strokecolor="#44546a">
                  <v:stroke joinstyle="round"/>
                  <v:textbox inset="1.50514mm,.75258mm,1.50514mm,.75258mm"/>
                </v:rect>
                <v:rect id="Rectangle 1193" o:spid="_x0000_s1233" style="position:absolute;left:4238;top:12984;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" strokecolor="#44546a">
                  <v:stroke joinstyle="round"/>
                  <v:textbox inset="1.50514mm,.75258mm,1.50514mm,.75258mm"/>
                </v:rect>
                <v:rect id="Rectangle 1194" o:spid="_x0000_s1234" style="position:absolute;left:4238;top:14193;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" fillcolor="#44546a" strokecolor="#44546a">
                  <v:stroke joinstyle="round"/>
                  <v:textbox inset="1.50514mm,.75258mm,1.50514mm,.75258mm"/>
                </v:rect>
                <v:rect id="Rectangle 1195" o:spid="_x0000_s1235" style="position:absolute;left:4242;top:15434;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" strokecolor="#44546a">
                  <v:stroke joinstyle="round"/>
                  <v:textbox inset="1.50514mm,.75258mm,1.50514mm,.75258mm"/>
                </v:rect>
                <v:rect id="Rectangle 1196" o:spid="_x0000_s1236" style="position:absolute;left:5180;top:1848;width:941;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" strokecolor="#44546a">
                  <v:stroke joinstyle="round"/>
                  <v:textbox inset="1.50514mm,.75258mm,1.50514mm,.75258mm"/>
                </v:rect>
                <v:rect id="Rectangle 1197" o:spid="_x0000_s1237" style="position:absolute;left:5184;top:3089;width:937;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" strokecolor="#44546a">
                  <v:stroke joinstyle="round"/>
                  <v:textbox inset="1.50514mm,.75258mm,1.50514mm,.75258mm"/>
                </v:rect>
                <v:rect id="Rectangle 1198" o:spid="_x0000_s1238" style="position:absolute;left:5184;top:4330;width:937;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" strokecolor="#44546a">
                  <v:stroke joinstyle="round"/>
                  <v:textbox inset="1.50514mm,.75258mm,1.50514mm,.75258mm"/>
                </v:rect>
                <v:rect id="Rectangle 1199" o:spid="_x0000_s1239" style="position:absolute;left:5188;top:5571;width:933;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" strokecolor="#44546a">
                  <v:stroke joinstyle="round"/>
                  <v:textbox inset="1.50514mm,.75258mm,1.50514mm,.75258mm"/>
                </v:rect>
                <v:rect id="Rectangle 1200" o:spid="_x0000_s1240" style="position:absolute;left:5188;top:6780;width:937;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" strokecolor="#44546a">
                  <v:stroke joinstyle="round"/>
                  <v:textbox inset="1.50514mm,.75258mm,1.50514mm,.75258mm"/>
                </v:rect>
                <v:rect id="Rectangle 1201" o:spid="_x0000_s1241" style="position:absolute;left:5192;top:8021;width:933;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" strokecolor="#44546a">
                  <v:stroke joinstyle="round"/>
                  <v:textbox inset="1.50514mm,.75258mm,1.50514mm,.75258mm"/>
                </v:rect>
                <v:rect id="Rectangle 1202" o:spid="_x0000_s1242" style="position:absolute;left:5192;top:9262;width:937;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" strokecolor="#44546a">
                  <v:stroke joinstyle="round"/>
                  <v:textbox inset="1.50514mm,.75258mm,1.50514mm,.75258mm"/>
                </v:rect>
                <v:rect id="Rectangle 1203" o:spid="_x0000_s1243" style="position:absolute;left:5196;top:10502;width:933;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" strokecolor="#44546a">
                  <v:stroke joinstyle="round"/>
                  <v:textbox inset="1.50514mm,.75258mm,1.50514mm,.75258mm"/>
                </v:rect>
                <v:rect id="Rectangle 1204" o:spid="_x0000_s1244" style="position:absolute;left:5196;top:11743;width:933;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" strokecolor="#44546a">
                  <v:stroke joinstyle="round"/>
                  <v:textbox inset="1.50514mm,.75258mm,1.50514mm,.75258mm"/>
                </v:rect>
                <v:rect id="Rectangle 1205" o:spid="_x0000_s1245" style="position:absolute;left:5200;top:12984;width:929;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" strokecolor="#44546a">
                  <v:stroke joinstyle="round"/>
                  <v:textbox inset="1.50514mm,.75258mm,1.50514mm,.75258mm"/>
                </v:rect>
                <v:rect id="Rectangle 1206" o:spid="_x0000_s1246" style="position:absolute;left:5200;top:14193;width:933;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" strokecolor="#44546a">
                  <v:stroke joinstyle="round"/>
                  <v:textbox inset="1.50514mm,.75258mm,1.50514mm,.75258mm"/>
                </v:rect>
                <v:rect id="Rectangle 1207" o:spid="_x0000_s1247" style="position:absolute;left:5204;top:15434;width:929;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" strokecolor="#44546a">
                  <v:stroke joinstyle="round"/>
                  <v:textbox inset="1.50514mm,.75258mm,1.50514mm,.75258mm"/>
                </v:rect>
                <v:rect id="Rectangle 1208" o:spid="_x0000_s1248" style="position:absolute;left:6133;top:1849;width:946;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" strokecolor="#44546a">
                  <v:stroke joinstyle="round"/>
                  <v:textbox inset="1.50514mm,.75258mm,1.50514mm,.75258mm"/>
                </v:rect>
                <v:rect id="Rectangle 1209" o:spid="_x0000_s1249" style="position:absolute;left:6137;top:3090;width:942;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" strokecolor="#44546a">
                  <v:stroke joinstyle="round"/>
                  <v:textbox inset="1.50514mm,.75258mm,1.50514mm,.75258mm"/>
                </v:rect>
                <v:rect id="Rectangle 1210" o:spid="_x0000_s1250" style="position:absolute;left:6137;top:4331;width:942;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" strokecolor="#44546a">
                  <v:stroke joinstyle="round"/>
                  <v:textbox inset="1.50514mm,.75258mm,1.50514mm,.75258mm"/>
                </v:rect>
                <v:rect id="Rectangle 1211" o:spid="_x0000_s1251" style="position:absolute;left:6141;top:5571;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" strokecolor="#44546a">
                  <v:stroke joinstyle="round"/>
                  <v:textbox inset="1.50514mm,.75258mm,1.50514mm,.75258mm"/>
                </v:rect>
                <v:rect id="Rectangle 1212" o:spid="_x0000_s1252" style="position:absolute;left:6141;top:6781;width:942;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" strokecolor="#44546a">
                  <v:stroke joinstyle="round"/>
                  <v:textbox inset="1.50514mm,.75258mm,1.50514mm,.75258mm"/>
                </v:rect>
                <v:rect id="Rectangle 1213" o:spid="_x0000_s1253" style="position:absolute;left:6145;top:8021;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" strokecolor="#44546a">
                  <v:stroke joinstyle="round"/>
                  <v:textbox inset="1.50514mm,.75258mm,1.50514mm,.75258mm"/>
                </v:rect>
                <v:rect id="Rectangle 1214" o:spid="_x0000_s1254" style="position:absolute;left:6145;top:9262;width:942;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" fillcolor="#a9d18e" strokecolor="#44546a">
                  <v:stroke joinstyle="round"/>
                  <v:textbox inset="1.50514mm,.75258mm,1.50514mm,.75258mm"/>
                </v:rect>
                <v:rect id="Rectangle 1215" o:spid="_x0000_s1255" style="position:absolute;left:6149;top:10503;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" strokecolor="#44546a">
                  <v:stroke joinstyle="round"/>
                  <v:textbox inset="1.50514mm,.75258mm,1.50514mm,.75258mm"/>
                </v:rect>
                <v:rect id="Rectangle 1216" o:spid="_x0000_s1256" style="position:absolute;left:6149;top:11744;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" strokecolor="#44546a">
                  <v:stroke joinstyle="round"/>
                  <v:textbox inset="1.50514mm,.75258mm,1.50514mm,.75258mm"/>
                </v:rect>
                <v:rect id="Rectangle 1217" o:spid="_x0000_s1257" style="position:absolute;left:6153;top:12985;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" strokecolor="#44546a">
                  <v:stroke joinstyle="round"/>
                  <v:textbox inset="1.50514mm,.75258mm,1.50514mm,.75258mm"/>
                </v:rect>
                <v:rect id="Rectangle 1218" o:spid="_x0000_s1258" style="position:absolute;left:6153;top:14194;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" strokecolor="#44546a">
                  <v:stroke joinstyle="round"/>
                  <v:textbox inset="1.50514mm,.75258mm,1.50514mm,.75258mm"/>
                </v:rect>
                <v:rect id="Rectangle 1219" o:spid="_x0000_s1259" style="position:absolute;left:6157;top:15435;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" strokecolor="#44546a">
                  <v:stroke joinstyle="round"/>
                  <v:textbox inset="1.50514mm,.75258mm,1.50514mm,.75258mm"/>
                </v:rect>
                <v:rect id="Rectangle 1220" o:spid="_x0000_s1260" style="position:absolute;left:7095;top:1849;width:942;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" strokecolor="#44546a">
                  <v:stroke joinstyle="round"/>
                  <v:textbox inset="1.50514mm,.75258mm,1.50514mm,.75258mm"/>
                </v:rect>
                <v:rect id="Rectangle 1221" o:spid="_x0000_s1261" style="position:absolute;left:7099;top:3090;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" strokecolor="#44546a">
                  <v:stroke joinstyle="round"/>
                  <v:textbox inset="1.50514mm,.75258mm,1.50514mm,.75258mm"/>
                </v:rect>
                <v:rect id="Rectangle 1222" o:spid="_x0000_s1262" style="position:absolute;left:7099;top:4331;width:938;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" strokecolor="#44546a">
                  <v:stroke joinstyle="round"/>
                  <v:textbox inset="1.50514mm,.75258mm,1.50514mm,.75258mm"/>
                </v:rect>
                <v:rect id="Rectangle 1223" o:spid="_x0000_s1263" style="position:absolute;left:7103;top:5571;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" strokecolor="#44546a">
                  <v:stroke joinstyle="round"/>
                  <v:textbox inset="1.50514mm,.75258mm,1.50514mm,.75258mm"/>
                </v:rect>
                <v:rect id="Rectangle 1224" o:spid="_x0000_s1264" style="position:absolute;left:7103;top:6781;width:938;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" strokecolor="#44546a">
                  <v:stroke joinstyle="round"/>
                  <v:textbox inset="1.50514mm,.75258mm,1.50514mm,.75258mm"/>
                </v:rect>
                <v:rect id="Rectangle 1225" o:spid="_x0000_s1265" style="position:absolute;left:7107;top:8021;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" strokecolor="#44546a">
                  <v:stroke joinstyle="round"/>
                  <v:textbox inset="1.50514mm,.75258mm,1.50514mm,.75258mm"/>
                </v:rect>
                <v:rect id="Rectangle 1226" o:spid="_x0000_s1266" style="position:absolute;left:7107;top:9262;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" strokecolor="#44546a">
                  <v:stroke joinstyle="round"/>
                  <v:textbox inset="1.50514mm,.75258mm,1.50514mm,.75258mm"/>
                </v:rect>
                <v:rect id="Rectangle 1227" o:spid="_x0000_s1267" style="position:absolute;left:7111;top:10503;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" strokecolor="#44546a">
                  <v:stroke joinstyle="round"/>
                  <v:textbox inset="1.50514mm,.75258mm,1.50514mm,.75258mm"/>
                </v:rect>
                <v:rect id="Rectangle 1228" o:spid="_x0000_s1268" style="position:absolute;left:7111;top:11744;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" strokecolor="#44546a">
                  <v:stroke joinstyle="round"/>
                  <v:textbox inset="1.50514mm,.75258mm,1.50514mm,.75258mm"/>
                </v:rect>
                <v:rect id="Rectangle 1229" o:spid="_x0000_s1269" style="position:absolute;left:7115;top:12985;width:930;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" strokecolor="#44546a">
                  <v:stroke joinstyle="round"/>
                  <v:textbox inset="1.50514mm,.75258mm,1.50514mm,.75258mm"/>
                </v:rect>
                <v:rect id="Rectangle 1230" o:spid="_x0000_s1270" style="position:absolute;left:7115;top:14194;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" strokecolor="#44546a">
                  <v:stroke joinstyle="round"/>
                  <v:textbox inset="1.50514mm,.75258mm,1.50514mm,.75258mm"/>
                </v:rect>
                <v:rect id="Rectangle 1231" o:spid="_x0000_s1271" style="position:absolute;left:7119;top:15435;width:930;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" strokecolor="#44546a">
                  <v:stroke joinstyle="round"/>
                  <v:textbox inset="1.50514mm,.75258mm,1.50514mm,.75258mm"/>
                </v:rect>
                <v:rect id="Rectangle 1232" o:spid="_x0000_s1272" style="position:absolute;left:8049;top:1849;width:941;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" strokecolor="#44546a">
                  <v:stroke joinstyle="round"/>
                  <v:textbox inset="1.50514mm,.75258mm,1.50514mm,.75258mm"/>
                </v:rect>
                <v:rect id="Rectangle 1233" o:spid="_x0000_s1273" style="position:absolute;left:8053;top:3090;width:937;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" strokecolor="#44546a">
                  <v:stroke joinstyle="round"/>
                  <v:textbox inset="1.50514mm,.75258mm,1.50514mm,.75258mm"/>
                </v:rect>
                <v:rect id="Rectangle 1234" o:spid="_x0000_s1274" style="position:absolute;left:8053;top:4331;width:937;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" strokecolor="#44546a">
                  <v:stroke joinstyle="round"/>
                  <v:textbox inset="1.50514mm,.75258mm,1.50514mm,.75258mm"/>
                </v:rect>
                <v:rect id="Rectangle 1235" o:spid="_x0000_s1275" style="position:absolute;left:8057;top:5571;width:933;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" strokecolor="#44546a">
                  <v:stroke joinstyle="round"/>
                  <v:textbox inset="1.50514mm,.75258mm,1.50514mm,.75258mm"/>
                </v:rect>
                <v:rect id="Rectangle 1236" o:spid="_x0000_s1276" style="position:absolute;left:8057;top:6781;width:937;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" strokecolor="#44546a">
                  <v:stroke joinstyle="round"/>
                  <v:textbox inset="1.50514mm,.75258mm,1.50514mm,.75258mm"/>
                </v:rect>
                <v:rect id="Rectangle 1237" o:spid="_x0000_s1277" style="position:absolute;left:8061;top:8021;width:933;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" strokecolor="#44546a">
                  <v:stroke joinstyle="round"/>
                  <v:textbox inset="1.50514mm,.75258mm,1.50514mm,.75258mm"/>
                </v:rect>
                <v:rect id="Rectangle 1238" o:spid="_x0000_s1278" style="position:absolute;left:8061;top:9262;width:937;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" fillcolor="#a9d18e" strokecolor="#44546a">
                  <v:stroke joinstyle="round"/>
                  <v:textbox inset="1.50514mm,.75258mm,1.50514mm,.75258mm"/>
                </v:rect>
                <v:rect id="Rectangle 1239" o:spid="_x0000_s1279" style="position:absolute;left:8065;top:10503;width:933;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" strokecolor="#44546a">
                  <v:stroke joinstyle="round"/>
                  <v:textbox inset="1.50514mm,.75258mm,1.50514mm,.75258mm"/>
                </v:rect>
                <v:rect id="Rectangle 1240" o:spid="_x0000_s1280" style="position:absolute;left:8065;top:11744;width:933;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" strokecolor="#44546a">
                  <v:stroke joinstyle="round"/>
                  <v:textbox inset="1.50514mm,.75258mm,1.50514mm,.75258mm"/>
                </v:rect>
                <v:rect id="Rectangle 1241" o:spid="_x0000_s1281" style="position:absolute;left:8068;top:12985;width:930;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" strokecolor="#44546a">
                  <v:stroke joinstyle="round"/>
                  <v:textbox inset="1.50514mm,.75258mm,1.50514mm,.75258mm"/>
                </v:rect>
                <v:rect id="Rectangle 1242" o:spid="_x0000_s1282" style="position:absolute;left:8068;top:14194;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" strokecolor="#44546a">
                  <v:stroke joinstyle="round"/>
                  <v:textbox inset="1.50514mm,.75258mm,1.50514mm,.75258mm"/>
                </v:rect>
                <v:rect id="Rectangle 1243" o:spid="_x0000_s1283" style="position:absolute;left:8072;top:15435;width:930;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" strokecolor="#44546a">
                  <v:stroke joinstyle="round"/>
                  <v:textbox inset="1.50514mm,.75258mm,1.50514mm,.75258mm"/>
                </v:rect>
                <v:rect id="Rectangle 1244" o:spid="_x0000_s1284" style="position:absolute;left:9010;top:1849;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" strokecolor="#44546a">
                  <v:stroke joinstyle="round"/>
                  <v:textbox inset="1.50514mm,.75258mm,1.50514mm,.75258mm"/>
                </v:rect>
                <v:rect id="Rectangle 1245" o:spid="_x0000_s1285" style="position:absolute;left:9014;top:3090;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" strokecolor="#44546a">
                  <v:stroke joinstyle="round"/>
                  <v:textbox inset="1.50514mm,.75258mm,1.50514mm,.75258mm"/>
                </v:rect>
                <v:rect id="Rectangle 1246" o:spid="_x0000_s1286" style="position:absolute;left:9014;top:4331;width:934;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" strokecolor="#44546a">
                  <v:stroke joinstyle="round"/>
                  <v:textbox inset="1.50514mm,.75258mm,1.50514mm,.75258mm"/>
                </v:rect>
                <v:rect id="Rectangle 1247" o:spid="_x0000_s1287" style="position:absolute;left:9018;top:5571;width:930;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" strokecolor="#44546a">
                  <v:stroke joinstyle="round"/>
                  <v:textbox inset="1.50514mm,.75258mm,1.50514mm,.75258mm"/>
                </v:rect>
                <v:rect id="Rectangle 1248" o:spid="_x0000_s1288" style="position:absolute;left:9018;top:6781;width:934;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" strokecolor="#44546a">
                  <v:stroke joinstyle="round"/>
                  <v:textbox inset="1.50514mm,.75258mm,1.50514mm,.75258mm"/>
                </v:rect>
                <v:rect id="Rectangle 1249" o:spid="_x0000_s1289" style="position:absolute;left:9022;top:8021;width:930;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" strokecolor="#44546a">
                  <v:stroke joinstyle="round"/>
                  <v:textbox inset="1.50514mm,.75258mm,1.50514mm,.75258mm"/>
                </v:rect>
                <v:rect id="Rectangle 1250" o:spid="_x0000_s1290" style="position:absolute;left:9022;top:9262;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" strokecolor="#44546a">
                  <v:stroke joinstyle="round"/>
                  <v:textbox inset="1.50514mm,.75258mm,1.50514mm,.75258mm"/>
                </v:rect>
                <v:rect id="Rectangle 1251" o:spid="_x0000_s1291" style="position:absolute;left:9026;top:10503;width:930;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" strokecolor="#44546a">
                  <v:stroke joinstyle="round"/>
                  <v:textbox inset="1.50514mm,.75258mm,1.50514mm,.75258mm"/>
                </v:rect>
                <v:rect id="Rectangle 1252" o:spid="_x0000_s1292" style="position:absolute;left:9026;top:11744;width:930;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" strokecolor="#44546a">
                  <v:stroke joinstyle="round"/>
                  <v:textbox inset="1.50514mm,.75258mm,1.50514mm,.75258mm"/>
                </v:rect>
                <v:rect id="Rectangle 1253" o:spid="_x0000_s1293" style="position:absolute;left:9030;top:12985;width:926;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" strokecolor="#44546a">
                  <v:stroke joinstyle="round"/>
                  <v:textbox inset="1.50514mm,.75258mm,1.50514mm,.75258mm"/>
                </v:rect>
                <v:rect id="Rectangle 1254" o:spid="_x0000_s1294" style="position:absolute;left:9030;top:14194;width:930;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" strokecolor="#44546a">
                  <v:stroke joinstyle="round"/>
                  <v:textbox inset="1.50514mm,.75258mm,1.50514mm,.75258mm"/>
                </v:rect>
                <v:rect id="Rectangle 1255" o:spid="_x0000_s1295" style="position:absolute;left:9034;top:15435;width:926;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" strokecolor="#44546a">
                  <v:stroke joinstyle="round"/>
                  <v:textbox inset="1.50514mm,.75258mm,1.50514mm,.75258mm"/>
                </v:rect>
                <v:rect id="Rectangle 1256" o:spid="_x0000_s1296" style="position:absolute;left:9948;top:1849;width:945;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" strokecolor="#44546a">
                  <v:stroke joinstyle="round"/>
                  <v:textbox inset="1.50514mm,.75258mm,1.50514mm,.75258mm"/>
                </v:rect>
                <v:rect id="Rectangle 1257" o:spid="_x0000_s1297" style="position:absolute;left:9952;top:3090;width:941;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" strokecolor="#44546a">
                  <v:stroke joinstyle="round"/>
                  <v:textbox inset="1.50514mm,.75258mm,1.50514mm,.75258mm"/>
                </v:rect>
                <v:rect id="Rectangle 1258" o:spid="_x0000_s1298" style="position:absolute;left:9952;top:4331;width:941;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" strokecolor="#44546a">
                  <v:stroke joinstyle="round"/>
                  <v:textbox inset="1.50514mm,.75258mm,1.50514mm,.75258mm"/>
                </v:rect>
                <v:rect id="Rectangle 1259" o:spid="_x0000_s1299" style="position:absolute;left:9956;top:5571;width:937;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" strokecolor="#44546a">
                  <v:stroke joinstyle="round"/>
                  <v:textbox inset="1.50514mm,.75258mm,1.50514mm,.75258mm"/>
                </v:rect>
                <v:rect id="Rectangle 1260" o:spid="_x0000_s1300" style="position:absolute;left:9956;top:6781;width:941;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" strokecolor="#44546a">
                  <v:stroke joinstyle="round"/>
                  <v:textbox inset="1.50514mm,.75258mm,1.50514mm,.75258mm"/>
                </v:rect>
                <v:rect id="Rectangle 1261" o:spid="_x0000_s1301" style="position:absolute;left:9960;top:8021;width:937;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" strokecolor="#44546a">
                  <v:stroke joinstyle="round"/>
                  <v:textbox inset="1.50514mm,.75258mm,1.50514mm,.75258mm"/>
                </v:rect>
                <v:rect id="Rectangle 1262" o:spid="_x0000_s1302" style="position:absolute;left:9960;top:9262;width:941;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" fillcolor="#a9d18e" strokecolor="#44546a">
                  <v:stroke joinstyle="round"/>
                  <v:textbox inset="1.50514mm,.75258mm,1.50514mm,.75258mm"/>
                </v:rect>
                <v:rect id="Rectangle 1263" o:spid="_x0000_s1303" style="position:absolute;left:9964;top:10503;width:937;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" strokecolor="#44546a">
                  <v:stroke joinstyle="round"/>
                  <v:textbox inset="1.50514mm,.75258mm,1.50514mm,.75258mm"/>
                </v:rect>
                <v:rect id="Rectangle 1264" o:spid="_x0000_s1304" style="position:absolute;left:9964;top:11744;width:937;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" strokecolor="#44546a">
                  <v:stroke joinstyle="round"/>
                  <v:textbox inset="1.50514mm,.75258mm,1.50514mm,.75258mm"/>
                </v:rect>
                <v:rect id="Rectangle 1265" o:spid="_x0000_s1305" style="position:absolute;left:9968;top:12985;width:933;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" strokecolor="#44546a">
                  <v:stroke joinstyle="round"/>
                  <v:textbox inset="1.50514mm,.75258mm,1.50514mm,.75258mm"/>
                </v:rect>
                <v:rect id="Rectangle 1266" o:spid="_x0000_s1306" style="position:absolute;left:9968;top:14194;width:937;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" strokecolor="#44546a">
                  <v:stroke joinstyle="round"/>
                  <v:textbox inset="1.50514mm,.75258mm,1.50514mm,.75258mm"/>
                </v:rect>
                <v:rect id="Rectangle 1267" o:spid="_x0000_s1307" style="position:absolute;left:9971;top:15435;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" strokecolor="#44546a">
                  <v:stroke joinstyle="round"/>
                  <v:textbox inset="1.50514mm,.75258mm,1.50514mm,.75258mm"/>
                </v:rect>
                <v:rect id="Rectangle 1268" o:spid="_x0000_s1308" style="position:absolute;left:10909;top:1849;width:942;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" strokecolor="#44546a">
                  <v:stroke joinstyle="round"/>
                  <v:textbox inset="1.50514mm,.75258mm,1.50514mm,.75258mm"/>
                </v:rect>
                <v:rect id="Rectangle 1269" o:spid="_x0000_s1309" style="position:absolute;left:10913;top:3090;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" strokecolor="#44546a">
                  <v:stroke joinstyle="round"/>
                  <v:textbox inset="1.50514mm,.75258mm,1.50514mm,.75258mm"/>
                </v:rect>
                <v:rect id="Rectangle 1270" o:spid="_x0000_s1310" style="position:absolute;left:10913;top:4331;width:938;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" strokecolor="#44546a">
                  <v:stroke joinstyle="round"/>
                  <v:textbox inset="1.50514mm,.75258mm,1.50514mm,.75258mm"/>
                </v:rect>
                <v:rect id="Rectangle 1271" o:spid="_x0000_s1311" style="position:absolute;left:10917;top:5571;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" strokecolor="#44546a">
                  <v:stroke joinstyle="round"/>
                  <v:textbox inset="1.50514mm,.75258mm,1.50514mm,.75258mm"/>
                </v:rect>
                <v:rect id="Rectangle 1272" o:spid="_x0000_s1312" style="position:absolute;left:10917;top:6781;width:938;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" strokecolor="#44546a">
                  <v:stroke joinstyle="round"/>
                  <v:textbox inset="1.50514mm,.75258mm,1.50514mm,.75258mm"/>
                </v:rect>
                <v:rect id="Rectangle 1273" o:spid="_x0000_s1313" style="position:absolute;left:10921;top:8021;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" strokecolor="#44546a">
                  <v:stroke joinstyle="round"/>
                  <v:textbox inset="1.50514mm,.75258mm,1.50514mm,.75258mm"/>
                </v:rect>
                <v:rect id="Rectangle 1274" o:spid="_x0000_s1314" style="position:absolute;left:10921;top:9262;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" strokecolor="#44546a">
                  <v:stroke joinstyle="round"/>
                  <v:textbox inset="1.50514mm,.75258mm,1.50514mm,.75258mm"/>
                </v:rect>
                <v:rect id="Rectangle 1275" o:spid="_x0000_s1315" style="position:absolute;left:10925;top:10503;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" strokecolor="#44546a">
                  <v:stroke joinstyle="round"/>
                  <v:textbox inset="1.50514mm,.75258mm,1.50514mm,.75258mm"/>
                </v:rect>
                <v:rect id="Rectangle 1276" o:spid="_x0000_s1316" style="position:absolute;left:10925;top:11744;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" strokecolor="#44546a">
                  <v:stroke joinstyle="round"/>
                  <v:textbox inset="1.50514mm,.75258mm,1.50514mm,.75258mm"/>
                </v:rect>
                <v:rect id="Rectangle 1277" o:spid="_x0000_s1317" style="position:absolute;left:10929;top:12985;width:930;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" strokecolor="#44546a">
                  <v:stroke joinstyle="round"/>
                  <v:textbox inset="1.50514mm,.75258mm,1.50514mm,.75258mm"/>
                </v:rect>
                <v:rect id="Rectangle 1278" o:spid="_x0000_s1318" style="position:absolute;left:10929;top:14194;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" strokecolor="#44546a">
                  <v:stroke joinstyle="round"/>
                  <v:textbox inset="1.50514mm,.75258mm,1.50514mm,.75258mm"/>
                </v:rect>
                <v:rect id="Rectangle 1279" o:spid="_x0000_s1319" style="position:absolute;left:10933;top:15435;width:930;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" strokecolor="#44546a">
                  <v:stroke joinstyle="round"/>
                  <v:textbox inset="1.50514mm,.75258mm,1.50514mm,.75258mm"/>
                </v:rect>
                <v:rect id="Rectangle 1280" o:spid="_x0000_s1320" style="position:absolute;left:11863;top:1849;width:942;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" strokecolor="#44546a">
                  <v:stroke joinstyle="round"/>
                  <v:textbox inset="1.50514mm,.75258mm,1.50514mm,.75258mm"/>
                </v:rect>
                <v:rect id="Rectangle 1281" o:spid="_x0000_s1321" style="position:absolute;left:11867;top:3090;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" strokecolor="#44546a">
                  <v:stroke joinstyle="round"/>
                  <v:textbox inset="1.50514mm,.75258mm,1.50514mm,.75258mm"/>
                </v:rect>
                <v:rect id="Rectangle 1282" o:spid="_x0000_s1322" style="position:absolute;left:11867;top:4331;width:938;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" strokecolor="#44546a">
                  <v:stroke joinstyle="round"/>
                  <v:textbox inset="1.50514mm,.75258mm,1.50514mm,.75258mm"/>
                </v:rect>
                <v:rect id="Rectangle 1283" o:spid="_x0000_s1323" style="position:absolute;left:11871;top:5571;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" strokecolor="#44546a">
                  <v:stroke joinstyle="round"/>
                  <v:textbox inset="1.50514mm,.75258mm,1.50514mm,.75258mm"/>
                </v:rect>
                <v:rect id="Rectangle 1284" o:spid="_x0000_s1324" style="position:absolute;left:11871;top:6781;width:938;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" strokecolor="#44546a">
                  <v:stroke joinstyle="round"/>
                  <v:textbox inset="1.50514mm,.75258mm,1.50514mm,.75258mm"/>
                </v:rect>
                <v:rect id="Rectangle 1285" o:spid="_x0000_s1325" style="position:absolute;left:11875;top:8021;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" strokecolor="#44546a">
                  <v:stroke joinstyle="round"/>
                  <v:textbox inset="1.50514mm,.75258mm,1.50514mm,.75258mm"/>
                </v:rect>
                <v:rect id="Rectangle 1286" o:spid="_x0000_s1326" style="position:absolute;left:11875;top:9262;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" fillcolor="#a9d18e" strokecolor="#44546a">
                  <v:stroke joinstyle="round"/>
                  <v:textbox inset="1.50514mm,.75258mm,1.50514mm,.75258mm"/>
                </v:rect>
                <v:rect id="Rectangle 1287" o:spid="_x0000_s1327" style="position:absolute;left:11879;top:10503;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" strokecolor="#44546a">
                  <v:stroke joinstyle="round"/>
                  <v:textbox inset="1.50514mm,.75258mm,1.50514mm,.75258mm"/>
                </v:rect>
                <v:rect id="Rectangle 1288" o:spid="_x0000_s1328" style="position:absolute;left:11879;top:11744;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" strokecolor="#44546a">
                  <v:stroke joinstyle="round"/>
                  <v:textbox inset="1.50514mm,.75258mm,1.50514mm,.75258mm"/>
                </v:rect>
                <v:rect id="Rectangle 1289" o:spid="_x0000_s1329" style="position:absolute;left:11883;top:12985;width:930;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" strokecolor="#44546a">
                  <v:stroke joinstyle="round"/>
                  <v:textbox inset="1.50514mm,.75258mm,1.50514mm,.75258mm"/>
                </v:rect>
                <v:rect id="Rectangle 1290" o:spid="_x0000_s1330" style="position:absolute;left:11883;top:14194;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" strokecolor="#44546a">
                  <v:stroke joinstyle="round"/>
                  <v:textbox inset="1.50514mm,.75258mm,1.50514mm,.75258mm"/>
                </v:rect>
                <v:rect id="Rectangle 1291" o:spid="_x0000_s1331" style="position:absolute;left:11887;top:15435;width:930;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" strokecolor="#44546a">
                  <v:stroke joinstyle="round"/>
                  <v:textbox inset="1.50514mm,.75258mm,1.50514mm,.75258mm"/>
                </v:rect>
                <v:rect id="Rectangle 1292" o:spid="_x0000_s1332" style="position:absolute;left:12825;top:1849;width:937;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" strokecolor="#44546a">
                  <v:stroke joinstyle="round"/>
                  <v:textbox inset="1.50514mm,.75258mm,1.50514mm,.75258mm"/>
                </v:rect>
                <v:rect id="Rectangle 1293" o:spid="_x0000_s1333" style="position:absolute;left:12829;top:3090;width:933;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" strokecolor="#44546a">
                  <v:stroke joinstyle="round"/>
                  <v:textbox inset="1.50514mm,.75258mm,1.50514mm,.75258mm"/>
                </v:rect>
                <v:rect id="Rectangle 1294" o:spid="_x0000_s1334" style="position:absolute;left:12829;top:4331;width:933;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" strokecolor="#44546a">
                  <v:stroke joinstyle="round"/>
                  <v:textbox inset="1.50514mm,.75258mm,1.50514mm,.75258mm"/>
                </v:rect>
                <v:rect id="Rectangle 1295" o:spid="_x0000_s1335" style="position:absolute;left:12833;top:5571;width:929;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" strokecolor="#44546a">
                  <v:stroke joinstyle="round"/>
                  <v:textbox inset="1.50514mm,.75258mm,1.50514mm,.75258mm"/>
                </v:rect>
                <v:rect id="Rectangle 1296" o:spid="_x0000_s1336" style="position:absolute;left:12832;top:6781;width:934;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" strokecolor="#44546a">
                  <v:stroke joinstyle="round"/>
                  <v:textbox inset="1.50514mm,.75258mm,1.50514mm,.75258mm"/>
                </v:rect>
                <v:rect id="Rectangle 1297" o:spid="_x0000_s1337" style="position:absolute;left:12836;top:8021;width:930;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" strokecolor="#44546a">
                  <v:stroke joinstyle="round"/>
                  <v:textbox inset="1.50514mm,.75258mm,1.50514mm,.75258mm"/>
                </v:rect>
                <v:rect id="Rectangle 1298" o:spid="_x0000_s1338" style="position:absolute;left:12836;top:9262;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" strokecolor="#44546a">
                  <v:stroke joinstyle="round"/>
                  <v:textbox inset="1.50514mm,.75258mm,1.50514mm,.75258mm"/>
                </v:rect>
                <v:rect id="Rectangle 1299" o:spid="_x0000_s1339" style="position:absolute;left:12840;top:10503;width:930;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" strokecolor="#44546a">
                  <v:stroke joinstyle="round"/>
                  <v:textbox inset="1.50514mm,.75258mm,1.50514mm,.75258mm"/>
                </v:rect>
                <v:rect id="Rectangle 1300" o:spid="_x0000_s1340" style="position:absolute;left:12840;top:11744;width:930;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" strokecolor="#44546a">
                  <v:stroke joinstyle="round"/>
                  <v:textbox inset="1.50514mm,.75258mm,1.50514mm,.75258mm"/>
                </v:rect>
                <v:rect id="Rectangle 1301" o:spid="_x0000_s1341" style="position:absolute;left:12844;top:12985;width:926;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" strokecolor="#44546a">
                  <v:stroke joinstyle="round"/>
                  <v:textbox inset="1.50514mm,.75258mm,1.50514mm,.75258mm"/>
                </v:rect>
                <v:rect id="Rectangle 1302" o:spid="_x0000_s1342" style="position:absolute;left:12844;top:14194;width:930;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" strokecolor="#44546a">
                  <v:stroke joinstyle="round"/>
                  <v:textbox inset="1.50514mm,.75258mm,1.50514mm,.75258mm"/>
                </v:rect>
                <v:rect id="Rectangle 1303" o:spid="_x0000_s1343" style="position:absolute;left:12848;top:15435;width:926;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" strokecolor="#44546a">
                  <v:stroke joinstyle="round"/>
                  <v:textbox inset="1.50514mm,.75258mm,1.50514mm,.75258mm"/>
                </v:rect>
                <v:rect id="Rectangle 1352" o:spid="_x0000_s1344" style="position:absolute;left:13762;top:1849;width:946;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" strokecolor="#44546a">
                  <v:stroke joinstyle="round"/>
                  <v:textbox inset="1.50514mm,.75258mm,1.50514mm,.75258mm"/>
                </v:rect>
                <v:rect id="Rectangle 1353" o:spid="_x0000_s1345" style="position:absolute;left:13766;top:3090;width:942;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" strokecolor="#44546a">
                  <v:stroke joinstyle="round"/>
                  <v:textbox inset="1.50514mm,.75258mm,1.50514mm,.75258mm"/>
                </v:rect>
                <v:rect id="Rectangle 1354" o:spid="_x0000_s1346" style="position:absolute;left:13766;top:4331;width:942;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" strokecolor="#44546a">
                  <v:stroke joinstyle="round"/>
                  <v:textbox inset="1.50514mm,.75258mm,1.50514mm,.75258mm"/>
                </v:rect>
                <v:rect id="Rectangle 1355" o:spid="_x0000_s1347" style="position:absolute;left:13770;top:5571;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" strokecolor="#44546a">
                  <v:stroke joinstyle="round"/>
                  <v:textbox inset="1.50514mm,.75258mm,1.50514mm,.75258mm"/>
                </v:rect>
                <v:rect id="Rectangle 1356" o:spid="_x0000_s1348" style="position:absolute;left:13770;top:6781;width:942;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" strokecolor="#44546a">
                  <v:stroke joinstyle="round"/>
                  <v:textbox inset="1.50514mm,.75258mm,1.50514mm,.75258mm"/>
                </v:rect>
                <v:rect id="Rectangle 1357" o:spid="_x0000_s1349" style="position:absolute;left:13774;top:8021;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" strokecolor="#44546a">
                  <v:stroke joinstyle="round"/>
                  <v:textbox inset="1.50514mm,.75258mm,1.50514mm,.75258mm"/>
                </v:rect>
                <v:rect id="Rectangle 1358" o:spid="_x0000_s1350" style="position:absolute;left:13774;top:9262;width:942;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" fillcolor="#a9d18e" strokecolor="#44546a">
                  <v:stroke joinstyle="round"/>
                  <v:textbox inset="1.50514mm,.75258mm,1.50514mm,.75258mm"/>
                </v:rect>
                <v:rect id="Rectangle 1359" o:spid="_x0000_s1351" style="position:absolute;left:13778;top:10503;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" strokecolor="#44546a">
                  <v:stroke joinstyle="round"/>
                  <v:textbox inset="1.50514mm,.75258mm,1.50514mm,.75258mm"/>
                </v:rect>
                <v:rect id="Rectangle 1360" o:spid="_x0000_s1352" style="position:absolute;left:13778;top:11744;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" strokecolor="#44546a">
                  <v:stroke joinstyle="round"/>
                  <v:textbox inset="1.50514mm,.75258mm,1.50514mm,.75258mm"/>
                </v:rect>
                <v:rect id="Rectangle 1361" o:spid="_x0000_s1353" style="position:absolute;left:13782;top:12985;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" strokecolor="#44546a">
                  <v:stroke joinstyle="round"/>
                  <v:textbox inset="1.50514mm,.75258mm,1.50514mm,.75258mm"/>
                </v:rect>
                <v:rect id="Rectangle 1362" o:spid="_x0000_s1354" style="position:absolute;left:13782;top:14194;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" strokecolor="#44546a">
                  <v:stroke joinstyle="round"/>
                  <v:textbox inset="1.50514mm,.75258mm,1.50514mm,.75258mm"/>
                </v:rect>
                <v:rect id="Rectangle 1363" o:spid="_x0000_s1355" style="position:absolute;left:13786;top:15435;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" strokecolor="#44546a">
                  <v:stroke joinstyle="round"/>
                  <v:textbox inset="1.50514mm,.75258mm,1.50514mm,.75258mm"/>
                </v:rect>
                <v:rect id="Rectangle 1364" o:spid="_x0000_s1356" style="position:absolute;left:14724;top:1849;width:942;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" strokecolor="#44546a">
                  <v:stroke joinstyle="round"/>
                  <v:textbox inset="1.50514mm,.75258mm,1.50514mm,.75258mm"/>
                </v:rect>
                <v:rect id="Rectangle 1365" o:spid="_x0000_s1357" style="position:absolute;left:14728;top:3090;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" strokecolor="#44546a">
                  <v:stroke joinstyle="round"/>
                  <v:textbox inset="1.50514mm,.75258mm,1.50514mm,.75258mm"/>
                </v:rect>
                <v:rect id="Rectangle 1366" o:spid="_x0000_s1358" style="position:absolute;left:14728;top:4331;width:938;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" strokecolor="#44546a">
                  <v:stroke joinstyle="round"/>
                  <v:textbox inset="1.50514mm,.75258mm,1.50514mm,.75258mm"/>
                </v:rect>
                <v:rect id="Rectangle 1367" o:spid="_x0000_s1359" style="position:absolute;left:14732;top:5571;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" strokecolor="#44546a">
                  <v:stroke joinstyle="round"/>
                  <v:textbox inset="1.50514mm,.75258mm,1.50514mm,.75258mm"/>
                </v:rect>
                <v:rect id="Rectangle 1368" o:spid="_x0000_s1360" style="position:absolute;left:14732;top:6781;width:938;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" strokecolor="#44546a">
                  <v:stroke joinstyle="round"/>
                  <v:textbox inset="1.50514mm,.75258mm,1.50514mm,.75258mm"/>
                </v:rect>
                <v:rect id="Rectangle 1369" o:spid="_x0000_s1361" style="position:absolute;left:14736;top:8021;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" strokecolor="#44546a">
                  <v:stroke joinstyle="round"/>
                  <v:textbox inset="1.50514mm,.75258mm,1.50514mm,.75258mm"/>
                </v:rect>
                <v:rect id="Rectangle 1370" o:spid="_x0000_s1362" style="position:absolute;left:14736;top:9262;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" strokecolor="#44546a">
                  <v:stroke joinstyle="round"/>
                  <v:textbox inset="1.50514mm,.75258mm,1.50514mm,.75258mm"/>
                </v:rect>
                <v:rect id="Rectangle 1371" o:spid="_x0000_s1363" style="position:absolute;left:14740;top:10503;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" strokecolor="#44546a">
                  <v:stroke joinstyle="round"/>
                  <v:textbox inset="1.50514mm,.75258mm,1.50514mm,.75258mm"/>
                </v:rect>
                <v:rect id="Rectangle 1372" o:spid="_x0000_s1364" style="position:absolute;left:14740;top:11744;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" strokecolor="#44546a">
                  <v:stroke joinstyle="round"/>
                  <v:textbox inset="1.50514mm,.75258mm,1.50514mm,.75258mm"/>
                </v:rect>
                <v:rect id="Rectangle 1373" o:spid="_x0000_s1365" style="position:absolute;left:14744;top:12985;width:930;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" strokecolor="#44546a">
                  <v:stroke joinstyle="round"/>
                  <v:textbox inset="1.50514mm,.75258mm,1.50514mm,.75258mm"/>
                </v:rect>
                <v:rect id="Rectangle 1374" o:spid="_x0000_s1366" style="position:absolute;left:14744;top:14194;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" strokecolor="#44546a">
                  <v:stroke joinstyle="round"/>
                  <v:textbox inset="1.50514mm,.75258mm,1.50514mm,.75258mm"/>
                </v:rect>
                <v:rect id="Rectangle 1375" o:spid="_x0000_s1367" style="position:absolute;left:14748;top:15435;width:930;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" strokecolor="#44546a">
                  <v:stroke joinstyle="round"/>
                  <v:textbox inset="1.50514mm,.75258mm,1.50514mm,.75258mm"/>
                </v:rect>
                <v:shape id="Text Box 2" o:spid="_x0000_s1368" type="#_x0000_t202" style="position:absolute;left:5732;top:17405;width:7265;height:2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" stroked="f">
                  <v:textbox>
                    <w:txbxContent>
                      <w:p w14:paraId="7583AB0B" w14:textId="77777777" w:rsidR="00716DFC" w:rsidRDefault="00716DFC" w:rsidP="00716DFC">
                        <w:pPr>
                          <w:pStyle w:val="NormalWeb"/>
                          <w:overflowPunct w:val="0"/>
                          <w:spacing w:before="0" w:beforeAutospacing="0" w:after="120" w:afterAutospacing="0"/>
                          <w:jc w:val="both"/>
                        </w:pPr>
                        <w:r>
                          <w:rPr>
                            <w:rFonts w:ascii="Arial" w:hAnsi="Arial"/>
                            <w:b/>
                            <w:bCs/>
                            <w:sz w:val="16"/>
                            <w:szCs w:val="16"/>
                            <w:lang w:val="en-GB"/>
                          </w:rPr>
                          <w:t>Pattern 2</w:t>
                        </w:r>
                      </w:p>
                    </w:txbxContent>
                  </v:textbox>
                </v:shape>
                <w10:anchorlock/>
              </v:group>
            </w:pict>
          </mc:Fallback>
        </mc:AlternateContent>
      </w:r>
      <w:r>
        <w:rPr>
          <w:noProof/>
          <w:lang w:val="en-US" w:eastAsia="en-US"/>
        </w:rPr>
        <mc:AlternateContent>
          <mc:Choice Requires="wpc">
            <w:drawing>
              <wp:inline distT="0" distB="0" distL="0" distR="0" wp14:anchorId="5F6D82C9" wp14:editId="073F5302">
                <wp:extent cx="1824990" cy="2059940"/>
                <wp:effectExtent l="0" t="0" r="0" b="1905"/>
                <wp:docPr id="187" name="Canvas 190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Rectangle 1738"/>
                        <wps:cNvSpPr>
                          <a:spLocks noChangeArrowheads="1"/>
                        </wps:cNvSpPr>
                        <wps:spPr bwMode="auto">
                          <a:xfrm>
                            <a:off x="230311" y="184857"/>
                            <a:ext cx="95005" cy="124239"/>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3" name="Rectangle 1739"/>
                        <wps:cNvSpPr>
                          <a:spLocks noChangeArrowheads="1"/>
                        </wps:cNvSpPr>
                        <wps:spPr bwMode="auto">
                          <a:xfrm>
                            <a:off x="230711" y="309096"/>
                            <a:ext cx="94605" cy="124139"/>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4" name="Rectangle 1740"/>
                        <wps:cNvSpPr>
                          <a:spLocks noChangeArrowheads="1"/>
                        </wps:cNvSpPr>
                        <wps:spPr bwMode="auto">
                          <a:xfrm>
                            <a:off x="230711" y="433235"/>
                            <a:ext cx="94605" cy="124039"/>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5" name="Rectangle 1741"/>
                        <wps:cNvSpPr>
                          <a:spLocks noChangeArrowheads="1"/>
                        </wps:cNvSpPr>
                        <wps:spPr bwMode="auto">
                          <a:xfrm>
                            <a:off x="231111" y="557273"/>
                            <a:ext cx="94205" cy="124139"/>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6" name="Rectangle 1742"/>
                        <wps:cNvSpPr>
                          <a:spLocks noChangeArrowheads="1"/>
                        </wps:cNvSpPr>
                        <wps:spPr bwMode="auto">
                          <a:xfrm>
                            <a:off x="231111" y="678211"/>
                            <a:ext cx="94605" cy="124139"/>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7" name="Rectangle 1743"/>
                        <wps:cNvSpPr>
                          <a:spLocks noChangeArrowheads="1"/>
                        </wps:cNvSpPr>
                        <wps:spPr bwMode="auto">
                          <a:xfrm>
                            <a:off x="231511" y="802349"/>
                            <a:ext cx="94205" cy="124139"/>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8" name="Rectangle 1744"/>
                        <wps:cNvSpPr>
                          <a:spLocks noChangeArrowheads="1"/>
                        </wps:cNvSpPr>
                        <wps:spPr bwMode="auto">
                          <a:xfrm>
                            <a:off x="231511" y="926488"/>
                            <a:ext cx="94605" cy="124139"/>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9" name="Rectangle 1745"/>
                        <wps:cNvSpPr>
                          <a:spLocks noChangeArrowheads="1"/>
                        </wps:cNvSpPr>
                        <wps:spPr bwMode="auto">
                          <a:xfrm>
                            <a:off x="231911" y="1050626"/>
                            <a:ext cx="94205" cy="124139"/>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10" name="Rectangle 1746"/>
                        <wps:cNvSpPr>
                          <a:spLocks noChangeArrowheads="1"/>
                        </wps:cNvSpPr>
                        <wps:spPr bwMode="auto">
                          <a:xfrm>
                            <a:off x="231911" y="1174765"/>
                            <a:ext cx="94205" cy="124139"/>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11" name="Rectangle 1747"/>
                        <wps:cNvSpPr>
                          <a:spLocks noChangeArrowheads="1"/>
                        </wps:cNvSpPr>
                        <wps:spPr bwMode="auto">
                          <a:xfrm>
                            <a:off x="232311" y="1298904"/>
                            <a:ext cx="93805" cy="124139"/>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12" name="Rectangle 1748"/>
                        <wps:cNvSpPr>
                          <a:spLocks noChangeArrowheads="1"/>
                        </wps:cNvSpPr>
                        <wps:spPr bwMode="auto">
                          <a:xfrm>
                            <a:off x="232311" y="1419841"/>
                            <a:ext cx="94205" cy="124139"/>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13" name="Rectangle 1749"/>
                        <wps:cNvSpPr>
                          <a:spLocks noChangeArrowheads="1"/>
                        </wps:cNvSpPr>
                        <wps:spPr bwMode="auto">
                          <a:xfrm>
                            <a:off x="232711" y="1543980"/>
                            <a:ext cx="93805" cy="124139"/>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14" name="Rectangle 1750"/>
                        <wps:cNvSpPr>
                          <a:spLocks noChangeArrowheads="1"/>
                        </wps:cNvSpPr>
                        <wps:spPr bwMode="auto">
                          <a:xfrm>
                            <a:off x="326516" y="184857"/>
                            <a:ext cx="94505" cy="124139"/>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15" name="Rectangle 1751"/>
                        <wps:cNvSpPr>
                          <a:spLocks noChangeArrowheads="1"/>
                        </wps:cNvSpPr>
                        <wps:spPr bwMode="auto">
                          <a:xfrm>
                            <a:off x="326916" y="308996"/>
                            <a:ext cx="94105" cy="124139"/>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16" name="Rectangle 1752"/>
                        <wps:cNvSpPr>
                          <a:spLocks noChangeArrowheads="1"/>
                        </wps:cNvSpPr>
                        <wps:spPr bwMode="auto">
                          <a:xfrm>
                            <a:off x="326916" y="433135"/>
                            <a:ext cx="94105" cy="124139"/>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17" name="Rectangle 1753"/>
                        <wps:cNvSpPr>
                          <a:spLocks noChangeArrowheads="1"/>
                        </wps:cNvSpPr>
                        <wps:spPr bwMode="auto">
                          <a:xfrm>
                            <a:off x="327316" y="557273"/>
                            <a:ext cx="93705" cy="124139"/>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18" name="Rectangle 1754"/>
                        <wps:cNvSpPr>
                          <a:spLocks noChangeArrowheads="1"/>
                        </wps:cNvSpPr>
                        <wps:spPr bwMode="auto">
                          <a:xfrm>
                            <a:off x="327316" y="678211"/>
                            <a:ext cx="94105" cy="124139"/>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19" name="Rectangle 1755"/>
                        <wps:cNvSpPr>
                          <a:spLocks noChangeArrowheads="1"/>
                        </wps:cNvSpPr>
                        <wps:spPr bwMode="auto">
                          <a:xfrm>
                            <a:off x="327716" y="802349"/>
                            <a:ext cx="93705" cy="124139"/>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0" name="Rectangle 1756"/>
                        <wps:cNvSpPr>
                          <a:spLocks noChangeArrowheads="1"/>
                        </wps:cNvSpPr>
                        <wps:spPr bwMode="auto">
                          <a:xfrm>
                            <a:off x="327716" y="926488"/>
                            <a:ext cx="94105" cy="124039"/>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1" name="Rectangle 1757"/>
                        <wps:cNvSpPr>
                          <a:spLocks noChangeArrowheads="1"/>
                        </wps:cNvSpPr>
                        <wps:spPr bwMode="auto">
                          <a:xfrm>
                            <a:off x="328116" y="1050526"/>
                            <a:ext cx="93705" cy="124139"/>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2" name="Rectangle 1758"/>
                        <wps:cNvSpPr>
                          <a:spLocks noChangeArrowheads="1"/>
                        </wps:cNvSpPr>
                        <wps:spPr bwMode="auto">
                          <a:xfrm>
                            <a:off x="328116" y="1174665"/>
                            <a:ext cx="93705" cy="124139"/>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3" name="Rectangle 1759"/>
                        <wps:cNvSpPr>
                          <a:spLocks noChangeArrowheads="1"/>
                        </wps:cNvSpPr>
                        <wps:spPr bwMode="auto">
                          <a:xfrm>
                            <a:off x="328516" y="1298804"/>
                            <a:ext cx="93305" cy="124139"/>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4" name="Rectangle 1760"/>
                        <wps:cNvSpPr>
                          <a:spLocks noChangeArrowheads="1"/>
                        </wps:cNvSpPr>
                        <wps:spPr bwMode="auto">
                          <a:xfrm>
                            <a:off x="328516" y="1419741"/>
                            <a:ext cx="93705" cy="124139"/>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5" name="Rectangle 1761"/>
                        <wps:cNvSpPr>
                          <a:spLocks noChangeArrowheads="1"/>
                        </wps:cNvSpPr>
                        <wps:spPr bwMode="auto">
                          <a:xfrm>
                            <a:off x="328916" y="1543880"/>
                            <a:ext cx="93305" cy="124139"/>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6" name="Rectangle 1762"/>
                        <wps:cNvSpPr>
                          <a:spLocks noChangeArrowheads="1"/>
                        </wps:cNvSpPr>
                        <wps:spPr bwMode="auto">
                          <a:xfrm>
                            <a:off x="421821" y="184857"/>
                            <a:ext cx="94605" cy="124139"/>
                          </a:xfrm>
                          <a:prstGeom prst="rect">
                            <a:avLst/>
                          </a:prstGeom>
                          <a:solidFill>
                            <a:srgbClr val="44546A"/>
                          </a:solidFill>
                          <a:ln w="9525">
                            <a:solidFill>
                              <a:srgbClr val="44546A"/>
                            </a:solidFill>
                            <a:round/>
                            <a:headEnd/>
                            <a:tailEnd/>
                          </a:ln>
                        </wps:spPr>
                        <wps:bodyPr rot="0" vert="horz" wrap="none" lIns="54185" tIns="27093" rIns="54185" bIns="27093" anchor="ctr" anchorCtr="0" upright="1">
                          <a:noAutofit/>
                        </wps:bodyPr>
                      </wps:wsp>
                      <wps:wsp>
                        <wps:cNvPr id="27" name="Rectangle 1763"/>
                        <wps:cNvSpPr>
                          <a:spLocks noChangeArrowheads="1"/>
                        </wps:cNvSpPr>
                        <wps:spPr bwMode="auto">
                          <a:xfrm>
                            <a:off x="422221" y="308996"/>
                            <a:ext cx="942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28" name="Rectangle 1764"/>
                        <wps:cNvSpPr>
                          <a:spLocks noChangeArrowheads="1"/>
                        </wps:cNvSpPr>
                        <wps:spPr bwMode="auto">
                          <a:xfrm>
                            <a:off x="422221" y="433135"/>
                            <a:ext cx="94205" cy="124139"/>
                          </a:xfrm>
                          <a:prstGeom prst="rect">
                            <a:avLst/>
                          </a:prstGeom>
                          <a:solidFill>
                            <a:srgbClr val="44546A"/>
                          </a:solidFill>
                          <a:ln w="9525">
                            <a:solidFill>
                              <a:srgbClr val="44546A"/>
                            </a:solidFill>
                            <a:round/>
                            <a:headEnd/>
                            <a:tailEnd/>
                          </a:ln>
                        </wps:spPr>
                        <wps:bodyPr rot="0" vert="horz" wrap="none" lIns="54185" tIns="27093" rIns="54185" bIns="27093" anchor="ctr" anchorCtr="0" upright="1">
                          <a:noAutofit/>
                        </wps:bodyPr>
                      </wps:wsp>
                      <wps:wsp>
                        <wps:cNvPr id="29" name="Rectangle 1765"/>
                        <wps:cNvSpPr>
                          <a:spLocks noChangeArrowheads="1"/>
                        </wps:cNvSpPr>
                        <wps:spPr bwMode="auto">
                          <a:xfrm>
                            <a:off x="422621" y="557273"/>
                            <a:ext cx="938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0" name="Rectangle 1766"/>
                        <wps:cNvSpPr>
                          <a:spLocks noChangeArrowheads="1"/>
                        </wps:cNvSpPr>
                        <wps:spPr bwMode="auto">
                          <a:xfrm>
                            <a:off x="422621" y="678211"/>
                            <a:ext cx="94205" cy="124139"/>
                          </a:xfrm>
                          <a:prstGeom prst="rect">
                            <a:avLst/>
                          </a:prstGeom>
                          <a:solidFill>
                            <a:srgbClr val="44546A"/>
                          </a:solidFill>
                          <a:ln w="9525">
                            <a:solidFill>
                              <a:srgbClr val="44546A"/>
                            </a:solidFill>
                            <a:round/>
                            <a:headEnd/>
                            <a:tailEnd/>
                          </a:ln>
                        </wps:spPr>
                        <wps:bodyPr rot="0" vert="horz" wrap="none" lIns="54185" tIns="27093" rIns="54185" bIns="27093" anchor="ctr" anchorCtr="0" upright="1">
                          <a:noAutofit/>
                        </wps:bodyPr>
                      </wps:wsp>
                      <wps:wsp>
                        <wps:cNvPr id="31" name="Rectangle 1767"/>
                        <wps:cNvSpPr>
                          <a:spLocks noChangeArrowheads="1"/>
                        </wps:cNvSpPr>
                        <wps:spPr bwMode="auto">
                          <a:xfrm>
                            <a:off x="423021" y="802349"/>
                            <a:ext cx="938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2" name="Rectangle 1768"/>
                        <wps:cNvSpPr>
                          <a:spLocks noChangeArrowheads="1"/>
                        </wps:cNvSpPr>
                        <wps:spPr bwMode="auto">
                          <a:xfrm>
                            <a:off x="423021" y="926488"/>
                            <a:ext cx="94205" cy="124039"/>
                          </a:xfrm>
                          <a:prstGeom prst="rect">
                            <a:avLst/>
                          </a:prstGeom>
                          <a:solidFill>
                            <a:srgbClr val="44546A"/>
                          </a:solidFill>
                          <a:ln w="9525">
                            <a:solidFill>
                              <a:srgbClr val="44546A"/>
                            </a:solidFill>
                            <a:round/>
                            <a:headEnd/>
                            <a:tailEnd/>
                          </a:ln>
                        </wps:spPr>
                        <wps:bodyPr rot="0" vert="horz" wrap="none" lIns="54185" tIns="27093" rIns="54185" bIns="27093" anchor="ctr" anchorCtr="0" upright="1">
                          <a:noAutofit/>
                        </wps:bodyPr>
                      </wps:wsp>
                      <wps:wsp>
                        <wps:cNvPr id="33" name="Rectangle 1769"/>
                        <wps:cNvSpPr>
                          <a:spLocks noChangeArrowheads="1"/>
                        </wps:cNvSpPr>
                        <wps:spPr bwMode="auto">
                          <a:xfrm>
                            <a:off x="423421" y="1050526"/>
                            <a:ext cx="938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4" name="Rectangle 1770"/>
                        <wps:cNvSpPr>
                          <a:spLocks noChangeArrowheads="1"/>
                        </wps:cNvSpPr>
                        <wps:spPr bwMode="auto">
                          <a:xfrm>
                            <a:off x="423421" y="1174665"/>
                            <a:ext cx="93805" cy="124139"/>
                          </a:xfrm>
                          <a:prstGeom prst="rect">
                            <a:avLst/>
                          </a:prstGeom>
                          <a:solidFill>
                            <a:srgbClr val="44546A"/>
                          </a:solidFill>
                          <a:ln w="9525">
                            <a:solidFill>
                              <a:srgbClr val="44546A"/>
                            </a:solidFill>
                            <a:round/>
                            <a:headEnd/>
                            <a:tailEnd/>
                          </a:ln>
                        </wps:spPr>
                        <wps:bodyPr rot="0" vert="horz" wrap="none" lIns="54185" tIns="27093" rIns="54185" bIns="27093" anchor="ctr" anchorCtr="0" upright="1">
                          <a:noAutofit/>
                        </wps:bodyPr>
                      </wps:wsp>
                      <wps:wsp>
                        <wps:cNvPr id="35" name="Rectangle 1771"/>
                        <wps:cNvSpPr>
                          <a:spLocks noChangeArrowheads="1"/>
                        </wps:cNvSpPr>
                        <wps:spPr bwMode="auto">
                          <a:xfrm>
                            <a:off x="423821" y="1298804"/>
                            <a:ext cx="934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6" name="Rectangle 1772"/>
                        <wps:cNvSpPr>
                          <a:spLocks noChangeArrowheads="1"/>
                        </wps:cNvSpPr>
                        <wps:spPr bwMode="auto">
                          <a:xfrm>
                            <a:off x="423821" y="1419741"/>
                            <a:ext cx="93805" cy="124139"/>
                          </a:xfrm>
                          <a:prstGeom prst="rect">
                            <a:avLst/>
                          </a:prstGeom>
                          <a:solidFill>
                            <a:srgbClr val="44546A"/>
                          </a:solidFill>
                          <a:ln w="9525">
                            <a:solidFill>
                              <a:srgbClr val="44546A"/>
                            </a:solidFill>
                            <a:round/>
                            <a:headEnd/>
                            <a:tailEnd/>
                          </a:ln>
                        </wps:spPr>
                        <wps:bodyPr rot="0" vert="horz" wrap="none" lIns="54185" tIns="27093" rIns="54185" bIns="27093" anchor="ctr" anchorCtr="0" upright="1">
                          <a:noAutofit/>
                        </wps:bodyPr>
                      </wps:wsp>
                      <wps:wsp>
                        <wps:cNvPr id="37" name="Rectangle 1773"/>
                        <wps:cNvSpPr>
                          <a:spLocks noChangeArrowheads="1"/>
                        </wps:cNvSpPr>
                        <wps:spPr bwMode="auto">
                          <a:xfrm>
                            <a:off x="424221" y="1543880"/>
                            <a:ext cx="934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8" name="Rectangle 1774"/>
                        <wps:cNvSpPr>
                          <a:spLocks noChangeArrowheads="1"/>
                        </wps:cNvSpPr>
                        <wps:spPr bwMode="auto">
                          <a:xfrm>
                            <a:off x="518026" y="184857"/>
                            <a:ext cx="941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9" name="Rectangle 1775"/>
                        <wps:cNvSpPr>
                          <a:spLocks noChangeArrowheads="1"/>
                        </wps:cNvSpPr>
                        <wps:spPr bwMode="auto">
                          <a:xfrm>
                            <a:off x="518426" y="308996"/>
                            <a:ext cx="937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40" name="Rectangle 1776"/>
                        <wps:cNvSpPr>
                          <a:spLocks noChangeArrowheads="1"/>
                        </wps:cNvSpPr>
                        <wps:spPr bwMode="auto">
                          <a:xfrm>
                            <a:off x="518426" y="433135"/>
                            <a:ext cx="937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41" name="Rectangle 1777"/>
                        <wps:cNvSpPr>
                          <a:spLocks noChangeArrowheads="1"/>
                        </wps:cNvSpPr>
                        <wps:spPr bwMode="auto">
                          <a:xfrm>
                            <a:off x="518826" y="557273"/>
                            <a:ext cx="933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42" name="Rectangle 1778"/>
                        <wps:cNvSpPr>
                          <a:spLocks noChangeArrowheads="1"/>
                        </wps:cNvSpPr>
                        <wps:spPr bwMode="auto">
                          <a:xfrm>
                            <a:off x="518826" y="678211"/>
                            <a:ext cx="937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43" name="Rectangle 1779"/>
                        <wps:cNvSpPr>
                          <a:spLocks noChangeArrowheads="1"/>
                        </wps:cNvSpPr>
                        <wps:spPr bwMode="auto">
                          <a:xfrm>
                            <a:off x="519226" y="802349"/>
                            <a:ext cx="933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44" name="Rectangle 1780"/>
                        <wps:cNvSpPr>
                          <a:spLocks noChangeArrowheads="1"/>
                        </wps:cNvSpPr>
                        <wps:spPr bwMode="auto">
                          <a:xfrm>
                            <a:off x="519226" y="926488"/>
                            <a:ext cx="93705" cy="1240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45" name="Rectangle 1781"/>
                        <wps:cNvSpPr>
                          <a:spLocks noChangeArrowheads="1"/>
                        </wps:cNvSpPr>
                        <wps:spPr bwMode="auto">
                          <a:xfrm>
                            <a:off x="519626" y="1050526"/>
                            <a:ext cx="933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46" name="Rectangle 1782"/>
                        <wps:cNvSpPr>
                          <a:spLocks noChangeArrowheads="1"/>
                        </wps:cNvSpPr>
                        <wps:spPr bwMode="auto">
                          <a:xfrm>
                            <a:off x="519626" y="1174665"/>
                            <a:ext cx="933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47" name="Rectangle 1783"/>
                        <wps:cNvSpPr>
                          <a:spLocks noChangeArrowheads="1"/>
                        </wps:cNvSpPr>
                        <wps:spPr bwMode="auto">
                          <a:xfrm>
                            <a:off x="520026" y="1298804"/>
                            <a:ext cx="929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48" name="Rectangle 1784"/>
                        <wps:cNvSpPr>
                          <a:spLocks noChangeArrowheads="1"/>
                        </wps:cNvSpPr>
                        <wps:spPr bwMode="auto">
                          <a:xfrm>
                            <a:off x="520026" y="1419741"/>
                            <a:ext cx="933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49" name="Rectangle 1785"/>
                        <wps:cNvSpPr>
                          <a:spLocks noChangeArrowheads="1"/>
                        </wps:cNvSpPr>
                        <wps:spPr bwMode="auto">
                          <a:xfrm>
                            <a:off x="520426" y="1543880"/>
                            <a:ext cx="929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0" name="Rectangle 1786"/>
                        <wps:cNvSpPr>
                          <a:spLocks noChangeArrowheads="1"/>
                        </wps:cNvSpPr>
                        <wps:spPr bwMode="auto">
                          <a:xfrm>
                            <a:off x="613330" y="184957"/>
                            <a:ext cx="946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1" name="Rectangle 1787"/>
                        <wps:cNvSpPr>
                          <a:spLocks noChangeArrowheads="1"/>
                        </wps:cNvSpPr>
                        <wps:spPr bwMode="auto">
                          <a:xfrm>
                            <a:off x="613730" y="309096"/>
                            <a:ext cx="942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2" name="Rectangle 1788"/>
                        <wps:cNvSpPr>
                          <a:spLocks noChangeArrowheads="1"/>
                        </wps:cNvSpPr>
                        <wps:spPr bwMode="auto">
                          <a:xfrm>
                            <a:off x="613730" y="433235"/>
                            <a:ext cx="94205" cy="1240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3" name="Rectangle 1789"/>
                        <wps:cNvSpPr>
                          <a:spLocks noChangeArrowheads="1"/>
                        </wps:cNvSpPr>
                        <wps:spPr bwMode="auto">
                          <a:xfrm>
                            <a:off x="614130" y="557273"/>
                            <a:ext cx="938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4" name="Rectangle 1790"/>
                        <wps:cNvSpPr>
                          <a:spLocks noChangeArrowheads="1"/>
                        </wps:cNvSpPr>
                        <wps:spPr bwMode="auto">
                          <a:xfrm>
                            <a:off x="614130" y="678311"/>
                            <a:ext cx="94205" cy="1240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5" name="Rectangle 1791"/>
                        <wps:cNvSpPr>
                          <a:spLocks noChangeArrowheads="1"/>
                        </wps:cNvSpPr>
                        <wps:spPr bwMode="auto">
                          <a:xfrm>
                            <a:off x="614530" y="802349"/>
                            <a:ext cx="938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6" name="Rectangle 1792"/>
                        <wps:cNvSpPr>
                          <a:spLocks noChangeArrowheads="1"/>
                        </wps:cNvSpPr>
                        <wps:spPr bwMode="auto">
                          <a:xfrm>
                            <a:off x="614530" y="926488"/>
                            <a:ext cx="942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7" name="Rectangle 1793"/>
                        <wps:cNvSpPr>
                          <a:spLocks noChangeArrowheads="1"/>
                        </wps:cNvSpPr>
                        <wps:spPr bwMode="auto">
                          <a:xfrm>
                            <a:off x="614930" y="1050626"/>
                            <a:ext cx="938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4" name="Rectangle 1794"/>
                        <wps:cNvSpPr>
                          <a:spLocks noChangeArrowheads="1"/>
                        </wps:cNvSpPr>
                        <wps:spPr bwMode="auto">
                          <a:xfrm>
                            <a:off x="614930" y="1174765"/>
                            <a:ext cx="938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5" name="Rectangle 1795"/>
                        <wps:cNvSpPr>
                          <a:spLocks noChangeArrowheads="1"/>
                        </wps:cNvSpPr>
                        <wps:spPr bwMode="auto">
                          <a:xfrm>
                            <a:off x="615330" y="1298904"/>
                            <a:ext cx="934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6" name="Rectangle 1796"/>
                        <wps:cNvSpPr>
                          <a:spLocks noChangeArrowheads="1"/>
                        </wps:cNvSpPr>
                        <wps:spPr bwMode="auto">
                          <a:xfrm>
                            <a:off x="615330" y="1419841"/>
                            <a:ext cx="938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7" name="Rectangle 1797"/>
                        <wps:cNvSpPr>
                          <a:spLocks noChangeArrowheads="1"/>
                        </wps:cNvSpPr>
                        <wps:spPr bwMode="auto">
                          <a:xfrm>
                            <a:off x="615730" y="1543980"/>
                            <a:ext cx="934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8" name="Rectangle 1798"/>
                        <wps:cNvSpPr>
                          <a:spLocks noChangeArrowheads="1"/>
                        </wps:cNvSpPr>
                        <wps:spPr bwMode="auto">
                          <a:xfrm>
                            <a:off x="709535" y="184957"/>
                            <a:ext cx="942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9" name="Rectangle 1799"/>
                        <wps:cNvSpPr>
                          <a:spLocks noChangeArrowheads="1"/>
                        </wps:cNvSpPr>
                        <wps:spPr bwMode="auto">
                          <a:xfrm>
                            <a:off x="709935" y="309096"/>
                            <a:ext cx="938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0" name="Rectangle 1800"/>
                        <wps:cNvSpPr>
                          <a:spLocks noChangeArrowheads="1"/>
                        </wps:cNvSpPr>
                        <wps:spPr bwMode="auto">
                          <a:xfrm>
                            <a:off x="709935" y="433235"/>
                            <a:ext cx="93805" cy="1240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1" name="Rectangle 1801"/>
                        <wps:cNvSpPr>
                          <a:spLocks noChangeArrowheads="1"/>
                        </wps:cNvSpPr>
                        <wps:spPr bwMode="auto">
                          <a:xfrm>
                            <a:off x="710335" y="557273"/>
                            <a:ext cx="934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2" name="Rectangle 1802"/>
                        <wps:cNvSpPr>
                          <a:spLocks noChangeArrowheads="1"/>
                        </wps:cNvSpPr>
                        <wps:spPr bwMode="auto">
                          <a:xfrm>
                            <a:off x="710335" y="678311"/>
                            <a:ext cx="93805" cy="1240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3" name="Rectangle 1803"/>
                        <wps:cNvSpPr>
                          <a:spLocks noChangeArrowheads="1"/>
                        </wps:cNvSpPr>
                        <wps:spPr bwMode="auto">
                          <a:xfrm>
                            <a:off x="710735" y="802349"/>
                            <a:ext cx="934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4" name="Rectangle 1804"/>
                        <wps:cNvSpPr>
                          <a:spLocks noChangeArrowheads="1"/>
                        </wps:cNvSpPr>
                        <wps:spPr bwMode="auto">
                          <a:xfrm>
                            <a:off x="710735" y="926488"/>
                            <a:ext cx="938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5" name="Rectangle 1805"/>
                        <wps:cNvSpPr>
                          <a:spLocks noChangeArrowheads="1"/>
                        </wps:cNvSpPr>
                        <wps:spPr bwMode="auto">
                          <a:xfrm>
                            <a:off x="711135" y="1050626"/>
                            <a:ext cx="934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6" name="Rectangle 1806"/>
                        <wps:cNvSpPr>
                          <a:spLocks noChangeArrowheads="1"/>
                        </wps:cNvSpPr>
                        <wps:spPr bwMode="auto">
                          <a:xfrm>
                            <a:off x="711135" y="1174765"/>
                            <a:ext cx="934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7" name="Rectangle 1807"/>
                        <wps:cNvSpPr>
                          <a:spLocks noChangeArrowheads="1"/>
                        </wps:cNvSpPr>
                        <wps:spPr bwMode="auto">
                          <a:xfrm>
                            <a:off x="711535" y="1298904"/>
                            <a:ext cx="930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8" name="Rectangle 1808"/>
                        <wps:cNvSpPr>
                          <a:spLocks noChangeArrowheads="1"/>
                        </wps:cNvSpPr>
                        <wps:spPr bwMode="auto">
                          <a:xfrm>
                            <a:off x="711535" y="1419841"/>
                            <a:ext cx="934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9" name="Rectangle 1809"/>
                        <wps:cNvSpPr>
                          <a:spLocks noChangeArrowheads="1"/>
                        </wps:cNvSpPr>
                        <wps:spPr bwMode="auto">
                          <a:xfrm>
                            <a:off x="711935" y="1543980"/>
                            <a:ext cx="930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90" name="Rectangle 1810"/>
                        <wps:cNvSpPr>
                          <a:spLocks noChangeArrowheads="1"/>
                        </wps:cNvSpPr>
                        <wps:spPr bwMode="auto">
                          <a:xfrm>
                            <a:off x="804940" y="184957"/>
                            <a:ext cx="941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91" name="Rectangle 1811"/>
                        <wps:cNvSpPr>
                          <a:spLocks noChangeArrowheads="1"/>
                        </wps:cNvSpPr>
                        <wps:spPr bwMode="auto">
                          <a:xfrm>
                            <a:off x="805340" y="309096"/>
                            <a:ext cx="937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92" name="Rectangle 1812"/>
                        <wps:cNvSpPr>
                          <a:spLocks noChangeArrowheads="1"/>
                        </wps:cNvSpPr>
                        <wps:spPr bwMode="auto">
                          <a:xfrm>
                            <a:off x="805340" y="433235"/>
                            <a:ext cx="93705" cy="1240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93" name="Rectangle 1813"/>
                        <wps:cNvSpPr>
                          <a:spLocks noChangeArrowheads="1"/>
                        </wps:cNvSpPr>
                        <wps:spPr bwMode="auto">
                          <a:xfrm>
                            <a:off x="805740" y="557273"/>
                            <a:ext cx="933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94" name="Rectangle 1814"/>
                        <wps:cNvSpPr>
                          <a:spLocks noChangeArrowheads="1"/>
                        </wps:cNvSpPr>
                        <wps:spPr bwMode="auto">
                          <a:xfrm>
                            <a:off x="805740" y="678311"/>
                            <a:ext cx="93705" cy="1240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95" name="Rectangle 1815"/>
                        <wps:cNvSpPr>
                          <a:spLocks noChangeArrowheads="1"/>
                        </wps:cNvSpPr>
                        <wps:spPr bwMode="auto">
                          <a:xfrm>
                            <a:off x="806140" y="802349"/>
                            <a:ext cx="933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96" name="Rectangle 1816"/>
                        <wps:cNvSpPr>
                          <a:spLocks noChangeArrowheads="1"/>
                        </wps:cNvSpPr>
                        <wps:spPr bwMode="auto">
                          <a:xfrm>
                            <a:off x="806140" y="926488"/>
                            <a:ext cx="93705" cy="124139"/>
                          </a:xfrm>
                          <a:prstGeom prst="rect">
                            <a:avLst/>
                          </a:prstGeom>
                          <a:solidFill>
                            <a:srgbClr val="A9D18E"/>
                          </a:solidFill>
                          <a:ln w="9525">
                            <a:solidFill>
                              <a:srgbClr val="44546A"/>
                            </a:solidFill>
                            <a:round/>
                            <a:headEnd/>
                            <a:tailEnd/>
                          </a:ln>
                        </wps:spPr>
                        <wps:bodyPr rot="0" vert="horz" wrap="none" lIns="54185" tIns="27093" rIns="54185" bIns="27093" anchor="ctr" anchorCtr="0" upright="1">
                          <a:noAutofit/>
                        </wps:bodyPr>
                      </wps:wsp>
                      <wps:wsp>
                        <wps:cNvPr id="97" name="Rectangle 1817"/>
                        <wps:cNvSpPr>
                          <a:spLocks noChangeArrowheads="1"/>
                        </wps:cNvSpPr>
                        <wps:spPr bwMode="auto">
                          <a:xfrm>
                            <a:off x="806540" y="1050626"/>
                            <a:ext cx="933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98" name="Rectangle 1818"/>
                        <wps:cNvSpPr>
                          <a:spLocks noChangeArrowheads="1"/>
                        </wps:cNvSpPr>
                        <wps:spPr bwMode="auto">
                          <a:xfrm>
                            <a:off x="806540" y="1174765"/>
                            <a:ext cx="933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99" name="Rectangle 1819"/>
                        <wps:cNvSpPr>
                          <a:spLocks noChangeArrowheads="1"/>
                        </wps:cNvSpPr>
                        <wps:spPr bwMode="auto">
                          <a:xfrm>
                            <a:off x="806840" y="1298904"/>
                            <a:ext cx="930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00" name="Rectangle 1820"/>
                        <wps:cNvSpPr>
                          <a:spLocks noChangeArrowheads="1"/>
                        </wps:cNvSpPr>
                        <wps:spPr bwMode="auto">
                          <a:xfrm>
                            <a:off x="806840" y="1419841"/>
                            <a:ext cx="934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01" name="Rectangle 1821"/>
                        <wps:cNvSpPr>
                          <a:spLocks noChangeArrowheads="1"/>
                        </wps:cNvSpPr>
                        <wps:spPr bwMode="auto">
                          <a:xfrm>
                            <a:off x="807240" y="1543980"/>
                            <a:ext cx="930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02" name="Rectangle 1822"/>
                        <wps:cNvSpPr>
                          <a:spLocks noChangeArrowheads="1"/>
                        </wps:cNvSpPr>
                        <wps:spPr bwMode="auto">
                          <a:xfrm>
                            <a:off x="901044" y="184957"/>
                            <a:ext cx="938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03" name="Rectangle 1823"/>
                        <wps:cNvSpPr>
                          <a:spLocks noChangeArrowheads="1"/>
                        </wps:cNvSpPr>
                        <wps:spPr bwMode="auto">
                          <a:xfrm>
                            <a:off x="901444" y="309096"/>
                            <a:ext cx="934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04" name="Rectangle 1824"/>
                        <wps:cNvSpPr>
                          <a:spLocks noChangeArrowheads="1"/>
                        </wps:cNvSpPr>
                        <wps:spPr bwMode="auto">
                          <a:xfrm>
                            <a:off x="901444" y="433235"/>
                            <a:ext cx="93405" cy="1240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05" name="Rectangle 1825"/>
                        <wps:cNvSpPr>
                          <a:spLocks noChangeArrowheads="1"/>
                        </wps:cNvSpPr>
                        <wps:spPr bwMode="auto">
                          <a:xfrm>
                            <a:off x="901844" y="557273"/>
                            <a:ext cx="930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06" name="Rectangle 1826"/>
                        <wps:cNvSpPr>
                          <a:spLocks noChangeArrowheads="1"/>
                        </wps:cNvSpPr>
                        <wps:spPr bwMode="auto">
                          <a:xfrm>
                            <a:off x="901844" y="678311"/>
                            <a:ext cx="93405" cy="1240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07" name="Rectangle 1827"/>
                        <wps:cNvSpPr>
                          <a:spLocks noChangeArrowheads="1"/>
                        </wps:cNvSpPr>
                        <wps:spPr bwMode="auto">
                          <a:xfrm>
                            <a:off x="902244" y="802349"/>
                            <a:ext cx="930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08" name="Rectangle 1828"/>
                        <wps:cNvSpPr>
                          <a:spLocks noChangeArrowheads="1"/>
                        </wps:cNvSpPr>
                        <wps:spPr bwMode="auto">
                          <a:xfrm>
                            <a:off x="902244" y="926488"/>
                            <a:ext cx="934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09" name="Rectangle 1829"/>
                        <wps:cNvSpPr>
                          <a:spLocks noChangeArrowheads="1"/>
                        </wps:cNvSpPr>
                        <wps:spPr bwMode="auto">
                          <a:xfrm>
                            <a:off x="902645" y="1050626"/>
                            <a:ext cx="930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10" name="Rectangle 1830"/>
                        <wps:cNvSpPr>
                          <a:spLocks noChangeArrowheads="1"/>
                        </wps:cNvSpPr>
                        <wps:spPr bwMode="auto">
                          <a:xfrm>
                            <a:off x="902645" y="1174765"/>
                            <a:ext cx="930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11" name="Rectangle 1831"/>
                        <wps:cNvSpPr>
                          <a:spLocks noChangeArrowheads="1"/>
                        </wps:cNvSpPr>
                        <wps:spPr bwMode="auto">
                          <a:xfrm>
                            <a:off x="903045" y="1298904"/>
                            <a:ext cx="926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12" name="Rectangle 1832"/>
                        <wps:cNvSpPr>
                          <a:spLocks noChangeArrowheads="1"/>
                        </wps:cNvSpPr>
                        <wps:spPr bwMode="auto">
                          <a:xfrm>
                            <a:off x="903045" y="1419841"/>
                            <a:ext cx="930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13" name="Rectangle 1833"/>
                        <wps:cNvSpPr>
                          <a:spLocks noChangeArrowheads="1"/>
                        </wps:cNvSpPr>
                        <wps:spPr bwMode="auto">
                          <a:xfrm>
                            <a:off x="903445" y="1543980"/>
                            <a:ext cx="926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14" name="Rectangle 1834"/>
                        <wps:cNvSpPr>
                          <a:spLocks noChangeArrowheads="1"/>
                        </wps:cNvSpPr>
                        <wps:spPr bwMode="auto">
                          <a:xfrm>
                            <a:off x="994849" y="184957"/>
                            <a:ext cx="945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15" name="Rectangle 1835"/>
                        <wps:cNvSpPr>
                          <a:spLocks noChangeArrowheads="1"/>
                        </wps:cNvSpPr>
                        <wps:spPr bwMode="auto">
                          <a:xfrm>
                            <a:off x="995249" y="309096"/>
                            <a:ext cx="941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16" name="Rectangle 1836"/>
                        <wps:cNvSpPr>
                          <a:spLocks noChangeArrowheads="1"/>
                        </wps:cNvSpPr>
                        <wps:spPr bwMode="auto">
                          <a:xfrm>
                            <a:off x="995249" y="433235"/>
                            <a:ext cx="94105" cy="1240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17" name="Rectangle 1837"/>
                        <wps:cNvSpPr>
                          <a:spLocks noChangeArrowheads="1"/>
                        </wps:cNvSpPr>
                        <wps:spPr bwMode="auto">
                          <a:xfrm>
                            <a:off x="995649" y="557273"/>
                            <a:ext cx="937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18" name="Rectangle 1838"/>
                        <wps:cNvSpPr>
                          <a:spLocks noChangeArrowheads="1"/>
                        </wps:cNvSpPr>
                        <wps:spPr bwMode="auto">
                          <a:xfrm>
                            <a:off x="995649" y="678311"/>
                            <a:ext cx="94105" cy="1240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19" name="Rectangle 1839"/>
                        <wps:cNvSpPr>
                          <a:spLocks noChangeArrowheads="1"/>
                        </wps:cNvSpPr>
                        <wps:spPr bwMode="auto">
                          <a:xfrm>
                            <a:off x="996049" y="802349"/>
                            <a:ext cx="937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20" name="Rectangle 1840"/>
                        <wps:cNvSpPr>
                          <a:spLocks noChangeArrowheads="1"/>
                        </wps:cNvSpPr>
                        <wps:spPr bwMode="auto">
                          <a:xfrm>
                            <a:off x="996049" y="926488"/>
                            <a:ext cx="941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21" name="Rectangle 1841"/>
                        <wps:cNvSpPr>
                          <a:spLocks noChangeArrowheads="1"/>
                        </wps:cNvSpPr>
                        <wps:spPr bwMode="auto">
                          <a:xfrm>
                            <a:off x="996449" y="1050626"/>
                            <a:ext cx="937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22" name="Rectangle 1842"/>
                        <wps:cNvSpPr>
                          <a:spLocks noChangeArrowheads="1"/>
                        </wps:cNvSpPr>
                        <wps:spPr bwMode="auto">
                          <a:xfrm>
                            <a:off x="996449" y="1174765"/>
                            <a:ext cx="937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23" name="Rectangle 1843"/>
                        <wps:cNvSpPr>
                          <a:spLocks noChangeArrowheads="1"/>
                        </wps:cNvSpPr>
                        <wps:spPr bwMode="auto">
                          <a:xfrm>
                            <a:off x="996849" y="1298904"/>
                            <a:ext cx="933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24" name="Rectangle 1844"/>
                        <wps:cNvSpPr>
                          <a:spLocks noChangeArrowheads="1"/>
                        </wps:cNvSpPr>
                        <wps:spPr bwMode="auto">
                          <a:xfrm>
                            <a:off x="996849" y="1419841"/>
                            <a:ext cx="937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25" name="Rectangle 1845"/>
                        <wps:cNvSpPr>
                          <a:spLocks noChangeArrowheads="1"/>
                        </wps:cNvSpPr>
                        <wps:spPr bwMode="auto">
                          <a:xfrm>
                            <a:off x="997149" y="1543980"/>
                            <a:ext cx="934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26" name="Rectangle 1846"/>
                        <wps:cNvSpPr>
                          <a:spLocks noChangeArrowheads="1"/>
                        </wps:cNvSpPr>
                        <wps:spPr bwMode="auto">
                          <a:xfrm>
                            <a:off x="1090954" y="184957"/>
                            <a:ext cx="942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27" name="Rectangle 1847"/>
                        <wps:cNvSpPr>
                          <a:spLocks noChangeArrowheads="1"/>
                        </wps:cNvSpPr>
                        <wps:spPr bwMode="auto">
                          <a:xfrm>
                            <a:off x="1091354" y="309096"/>
                            <a:ext cx="938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28" name="Rectangle 1848"/>
                        <wps:cNvSpPr>
                          <a:spLocks noChangeArrowheads="1"/>
                        </wps:cNvSpPr>
                        <wps:spPr bwMode="auto">
                          <a:xfrm>
                            <a:off x="1091354" y="433235"/>
                            <a:ext cx="93805" cy="1240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29" name="Rectangle 1849"/>
                        <wps:cNvSpPr>
                          <a:spLocks noChangeArrowheads="1"/>
                        </wps:cNvSpPr>
                        <wps:spPr bwMode="auto">
                          <a:xfrm>
                            <a:off x="1091754" y="557273"/>
                            <a:ext cx="934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30" name="Rectangle 1850"/>
                        <wps:cNvSpPr>
                          <a:spLocks noChangeArrowheads="1"/>
                        </wps:cNvSpPr>
                        <wps:spPr bwMode="auto">
                          <a:xfrm>
                            <a:off x="1091754" y="678311"/>
                            <a:ext cx="93805" cy="1240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31" name="Rectangle 1851"/>
                        <wps:cNvSpPr>
                          <a:spLocks noChangeArrowheads="1"/>
                        </wps:cNvSpPr>
                        <wps:spPr bwMode="auto">
                          <a:xfrm>
                            <a:off x="1092154" y="802349"/>
                            <a:ext cx="934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32" name="Rectangle 1852"/>
                        <wps:cNvSpPr>
                          <a:spLocks noChangeArrowheads="1"/>
                        </wps:cNvSpPr>
                        <wps:spPr bwMode="auto">
                          <a:xfrm>
                            <a:off x="1092154" y="926488"/>
                            <a:ext cx="938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33" name="Rectangle 1853"/>
                        <wps:cNvSpPr>
                          <a:spLocks noChangeArrowheads="1"/>
                        </wps:cNvSpPr>
                        <wps:spPr bwMode="auto">
                          <a:xfrm>
                            <a:off x="1092554" y="1050626"/>
                            <a:ext cx="934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34" name="Rectangle 1854"/>
                        <wps:cNvSpPr>
                          <a:spLocks noChangeArrowheads="1"/>
                        </wps:cNvSpPr>
                        <wps:spPr bwMode="auto">
                          <a:xfrm>
                            <a:off x="1092554" y="1174765"/>
                            <a:ext cx="934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35" name="Rectangle 1855"/>
                        <wps:cNvSpPr>
                          <a:spLocks noChangeArrowheads="1"/>
                        </wps:cNvSpPr>
                        <wps:spPr bwMode="auto">
                          <a:xfrm>
                            <a:off x="1092954" y="1298904"/>
                            <a:ext cx="930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36" name="Rectangle 1856"/>
                        <wps:cNvSpPr>
                          <a:spLocks noChangeArrowheads="1"/>
                        </wps:cNvSpPr>
                        <wps:spPr bwMode="auto">
                          <a:xfrm>
                            <a:off x="1092954" y="1419841"/>
                            <a:ext cx="934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37" name="Rectangle 1857"/>
                        <wps:cNvSpPr>
                          <a:spLocks noChangeArrowheads="1"/>
                        </wps:cNvSpPr>
                        <wps:spPr bwMode="auto">
                          <a:xfrm>
                            <a:off x="1093354" y="1543980"/>
                            <a:ext cx="930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38" name="Rectangle 1858"/>
                        <wps:cNvSpPr>
                          <a:spLocks noChangeArrowheads="1"/>
                        </wps:cNvSpPr>
                        <wps:spPr bwMode="auto">
                          <a:xfrm>
                            <a:off x="1186359" y="184957"/>
                            <a:ext cx="942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39" name="Rectangle 1859"/>
                        <wps:cNvSpPr>
                          <a:spLocks noChangeArrowheads="1"/>
                        </wps:cNvSpPr>
                        <wps:spPr bwMode="auto">
                          <a:xfrm>
                            <a:off x="1186759" y="309096"/>
                            <a:ext cx="938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40" name="Rectangle 1860"/>
                        <wps:cNvSpPr>
                          <a:spLocks noChangeArrowheads="1"/>
                        </wps:cNvSpPr>
                        <wps:spPr bwMode="auto">
                          <a:xfrm>
                            <a:off x="1186759" y="433235"/>
                            <a:ext cx="93805" cy="1240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41" name="Rectangle 1861"/>
                        <wps:cNvSpPr>
                          <a:spLocks noChangeArrowheads="1"/>
                        </wps:cNvSpPr>
                        <wps:spPr bwMode="auto">
                          <a:xfrm>
                            <a:off x="1187159" y="557273"/>
                            <a:ext cx="934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42" name="Rectangle 1862"/>
                        <wps:cNvSpPr>
                          <a:spLocks noChangeArrowheads="1"/>
                        </wps:cNvSpPr>
                        <wps:spPr bwMode="auto">
                          <a:xfrm>
                            <a:off x="1187159" y="678311"/>
                            <a:ext cx="93805" cy="1240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43" name="Rectangle 1863"/>
                        <wps:cNvSpPr>
                          <a:spLocks noChangeArrowheads="1"/>
                        </wps:cNvSpPr>
                        <wps:spPr bwMode="auto">
                          <a:xfrm>
                            <a:off x="1187559" y="802349"/>
                            <a:ext cx="934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44" name="Rectangle 1864"/>
                        <wps:cNvSpPr>
                          <a:spLocks noChangeArrowheads="1"/>
                        </wps:cNvSpPr>
                        <wps:spPr bwMode="auto">
                          <a:xfrm>
                            <a:off x="1187559" y="926488"/>
                            <a:ext cx="93805" cy="124139"/>
                          </a:xfrm>
                          <a:prstGeom prst="rect">
                            <a:avLst/>
                          </a:prstGeom>
                          <a:solidFill>
                            <a:srgbClr val="A9D18E"/>
                          </a:solidFill>
                          <a:ln w="9525">
                            <a:solidFill>
                              <a:srgbClr val="44546A"/>
                            </a:solidFill>
                            <a:round/>
                            <a:headEnd/>
                            <a:tailEnd/>
                          </a:ln>
                        </wps:spPr>
                        <wps:bodyPr rot="0" vert="horz" wrap="none" lIns="54185" tIns="27093" rIns="54185" bIns="27093" anchor="ctr" anchorCtr="0" upright="1">
                          <a:noAutofit/>
                        </wps:bodyPr>
                      </wps:wsp>
                      <wps:wsp>
                        <wps:cNvPr id="145" name="Rectangle 1865"/>
                        <wps:cNvSpPr>
                          <a:spLocks noChangeArrowheads="1"/>
                        </wps:cNvSpPr>
                        <wps:spPr bwMode="auto">
                          <a:xfrm>
                            <a:off x="1187959" y="1050626"/>
                            <a:ext cx="934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46" name="Rectangle 1866"/>
                        <wps:cNvSpPr>
                          <a:spLocks noChangeArrowheads="1"/>
                        </wps:cNvSpPr>
                        <wps:spPr bwMode="auto">
                          <a:xfrm>
                            <a:off x="1187959" y="1174765"/>
                            <a:ext cx="934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47" name="Rectangle 1867"/>
                        <wps:cNvSpPr>
                          <a:spLocks noChangeArrowheads="1"/>
                        </wps:cNvSpPr>
                        <wps:spPr bwMode="auto">
                          <a:xfrm>
                            <a:off x="1188359" y="1298904"/>
                            <a:ext cx="930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48" name="Rectangle 1868"/>
                        <wps:cNvSpPr>
                          <a:spLocks noChangeArrowheads="1"/>
                        </wps:cNvSpPr>
                        <wps:spPr bwMode="auto">
                          <a:xfrm>
                            <a:off x="1188359" y="1419841"/>
                            <a:ext cx="934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49" name="Rectangle 1869"/>
                        <wps:cNvSpPr>
                          <a:spLocks noChangeArrowheads="1"/>
                        </wps:cNvSpPr>
                        <wps:spPr bwMode="auto">
                          <a:xfrm>
                            <a:off x="1188759" y="1543980"/>
                            <a:ext cx="930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50" name="Rectangle 1870"/>
                        <wps:cNvSpPr>
                          <a:spLocks noChangeArrowheads="1"/>
                        </wps:cNvSpPr>
                        <wps:spPr bwMode="auto">
                          <a:xfrm>
                            <a:off x="1282563" y="184957"/>
                            <a:ext cx="937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51" name="Rectangle 1871"/>
                        <wps:cNvSpPr>
                          <a:spLocks noChangeArrowheads="1"/>
                        </wps:cNvSpPr>
                        <wps:spPr bwMode="auto">
                          <a:xfrm>
                            <a:off x="1282963" y="309096"/>
                            <a:ext cx="933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52" name="Rectangle 1872"/>
                        <wps:cNvSpPr>
                          <a:spLocks noChangeArrowheads="1"/>
                        </wps:cNvSpPr>
                        <wps:spPr bwMode="auto">
                          <a:xfrm>
                            <a:off x="1282963" y="433235"/>
                            <a:ext cx="93305" cy="1240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53" name="Rectangle 1873"/>
                        <wps:cNvSpPr>
                          <a:spLocks noChangeArrowheads="1"/>
                        </wps:cNvSpPr>
                        <wps:spPr bwMode="auto">
                          <a:xfrm>
                            <a:off x="1283363" y="557273"/>
                            <a:ext cx="929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54" name="Rectangle 1874"/>
                        <wps:cNvSpPr>
                          <a:spLocks noChangeArrowheads="1"/>
                        </wps:cNvSpPr>
                        <wps:spPr bwMode="auto">
                          <a:xfrm>
                            <a:off x="1283263" y="678311"/>
                            <a:ext cx="93405" cy="1240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55" name="Rectangle 1875"/>
                        <wps:cNvSpPr>
                          <a:spLocks noChangeArrowheads="1"/>
                        </wps:cNvSpPr>
                        <wps:spPr bwMode="auto">
                          <a:xfrm>
                            <a:off x="1283663" y="802349"/>
                            <a:ext cx="930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56" name="Rectangle 1876"/>
                        <wps:cNvSpPr>
                          <a:spLocks noChangeArrowheads="1"/>
                        </wps:cNvSpPr>
                        <wps:spPr bwMode="auto">
                          <a:xfrm>
                            <a:off x="1283663" y="926488"/>
                            <a:ext cx="934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57" name="Rectangle 1877"/>
                        <wps:cNvSpPr>
                          <a:spLocks noChangeArrowheads="1"/>
                        </wps:cNvSpPr>
                        <wps:spPr bwMode="auto">
                          <a:xfrm>
                            <a:off x="1284063" y="1050626"/>
                            <a:ext cx="930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58" name="Rectangle 1878"/>
                        <wps:cNvSpPr>
                          <a:spLocks noChangeArrowheads="1"/>
                        </wps:cNvSpPr>
                        <wps:spPr bwMode="auto">
                          <a:xfrm>
                            <a:off x="1284063" y="1174765"/>
                            <a:ext cx="930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59" name="Rectangle 1879"/>
                        <wps:cNvSpPr>
                          <a:spLocks noChangeArrowheads="1"/>
                        </wps:cNvSpPr>
                        <wps:spPr bwMode="auto">
                          <a:xfrm>
                            <a:off x="1284463" y="1298904"/>
                            <a:ext cx="926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60" name="Rectangle 1880"/>
                        <wps:cNvSpPr>
                          <a:spLocks noChangeArrowheads="1"/>
                        </wps:cNvSpPr>
                        <wps:spPr bwMode="auto">
                          <a:xfrm>
                            <a:off x="1284463" y="1419841"/>
                            <a:ext cx="930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61" name="Rectangle 1881"/>
                        <wps:cNvSpPr>
                          <a:spLocks noChangeArrowheads="1"/>
                        </wps:cNvSpPr>
                        <wps:spPr bwMode="auto">
                          <a:xfrm>
                            <a:off x="1284863" y="1543980"/>
                            <a:ext cx="926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62" name="Rectangle 1882"/>
                        <wps:cNvSpPr>
                          <a:spLocks noChangeArrowheads="1"/>
                        </wps:cNvSpPr>
                        <wps:spPr bwMode="auto">
                          <a:xfrm>
                            <a:off x="1376268" y="184957"/>
                            <a:ext cx="946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63" name="Rectangle 1883"/>
                        <wps:cNvSpPr>
                          <a:spLocks noChangeArrowheads="1"/>
                        </wps:cNvSpPr>
                        <wps:spPr bwMode="auto">
                          <a:xfrm>
                            <a:off x="1376668" y="309096"/>
                            <a:ext cx="942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64" name="Rectangle 1884"/>
                        <wps:cNvSpPr>
                          <a:spLocks noChangeArrowheads="1"/>
                        </wps:cNvSpPr>
                        <wps:spPr bwMode="auto">
                          <a:xfrm>
                            <a:off x="1376668" y="433235"/>
                            <a:ext cx="94205" cy="1240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65" name="Rectangle 1885"/>
                        <wps:cNvSpPr>
                          <a:spLocks noChangeArrowheads="1"/>
                        </wps:cNvSpPr>
                        <wps:spPr bwMode="auto">
                          <a:xfrm>
                            <a:off x="1377068" y="557273"/>
                            <a:ext cx="938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66" name="Rectangle 1886"/>
                        <wps:cNvSpPr>
                          <a:spLocks noChangeArrowheads="1"/>
                        </wps:cNvSpPr>
                        <wps:spPr bwMode="auto">
                          <a:xfrm>
                            <a:off x="1377068" y="678311"/>
                            <a:ext cx="94205" cy="1240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67" name="Rectangle 1887"/>
                        <wps:cNvSpPr>
                          <a:spLocks noChangeArrowheads="1"/>
                        </wps:cNvSpPr>
                        <wps:spPr bwMode="auto">
                          <a:xfrm>
                            <a:off x="1377468" y="802349"/>
                            <a:ext cx="938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68" name="Rectangle 1888"/>
                        <wps:cNvSpPr>
                          <a:spLocks noChangeArrowheads="1"/>
                        </wps:cNvSpPr>
                        <wps:spPr bwMode="auto">
                          <a:xfrm>
                            <a:off x="1377468" y="926488"/>
                            <a:ext cx="942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69" name="Rectangle 1889"/>
                        <wps:cNvSpPr>
                          <a:spLocks noChangeArrowheads="1"/>
                        </wps:cNvSpPr>
                        <wps:spPr bwMode="auto">
                          <a:xfrm>
                            <a:off x="1377868" y="1050626"/>
                            <a:ext cx="938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70" name="Rectangle 1890"/>
                        <wps:cNvSpPr>
                          <a:spLocks noChangeArrowheads="1"/>
                        </wps:cNvSpPr>
                        <wps:spPr bwMode="auto">
                          <a:xfrm>
                            <a:off x="1377868" y="1174765"/>
                            <a:ext cx="938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71" name="Rectangle 1891"/>
                        <wps:cNvSpPr>
                          <a:spLocks noChangeArrowheads="1"/>
                        </wps:cNvSpPr>
                        <wps:spPr bwMode="auto">
                          <a:xfrm>
                            <a:off x="1378268" y="1298904"/>
                            <a:ext cx="934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72" name="Rectangle 1892"/>
                        <wps:cNvSpPr>
                          <a:spLocks noChangeArrowheads="1"/>
                        </wps:cNvSpPr>
                        <wps:spPr bwMode="auto">
                          <a:xfrm>
                            <a:off x="1378268" y="1419841"/>
                            <a:ext cx="938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73" name="Rectangle 1893"/>
                        <wps:cNvSpPr>
                          <a:spLocks noChangeArrowheads="1"/>
                        </wps:cNvSpPr>
                        <wps:spPr bwMode="auto">
                          <a:xfrm>
                            <a:off x="1378668" y="1543980"/>
                            <a:ext cx="934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74" name="Rectangle 1894"/>
                        <wps:cNvSpPr>
                          <a:spLocks noChangeArrowheads="1"/>
                        </wps:cNvSpPr>
                        <wps:spPr bwMode="auto">
                          <a:xfrm>
                            <a:off x="1472473" y="184957"/>
                            <a:ext cx="942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75" name="Rectangle 1895"/>
                        <wps:cNvSpPr>
                          <a:spLocks noChangeArrowheads="1"/>
                        </wps:cNvSpPr>
                        <wps:spPr bwMode="auto">
                          <a:xfrm>
                            <a:off x="1472873" y="309096"/>
                            <a:ext cx="938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76" name="Rectangle 1896"/>
                        <wps:cNvSpPr>
                          <a:spLocks noChangeArrowheads="1"/>
                        </wps:cNvSpPr>
                        <wps:spPr bwMode="auto">
                          <a:xfrm>
                            <a:off x="1472873" y="433235"/>
                            <a:ext cx="93805" cy="1240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77" name="Rectangle 1897"/>
                        <wps:cNvSpPr>
                          <a:spLocks noChangeArrowheads="1"/>
                        </wps:cNvSpPr>
                        <wps:spPr bwMode="auto">
                          <a:xfrm>
                            <a:off x="1473273" y="557273"/>
                            <a:ext cx="934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78" name="Rectangle 1898"/>
                        <wps:cNvSpPr>
                          <a:spLocks noChangeArrowheads="1"/>
                        </wps:cNvSpPr>
                        <wps:spPr bwMode="auto">
                          <a:xfrm>
                            <a:off x="1473273" y="678311"/>
                            <a:ext cx="93805" cy="1240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79" name="Rectangle 1899"/>
                        <wps:cNvSpPr>
                          <a:spLocks noChangeArrowheads="1"/>
                        </wps:cNvSpPr>
                        <wps:spPr bwMode="auto">
                          <a:xfrm>
                            <a:off x="1473673" y="802349"/>
                            <a:ext cx="934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80" name="Rectangle 1900"/>
                        <wps:cNvSpPr>
                          <a:spLocks noChangeArrowheads="1"/>
                        </wps:cNvSpPr>
                        <wps:spPr bwMode="auto">
                          <a:xfrm>
                            <a:off x="1473673" y="926488"/>
                            <a:ext cx="938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81" name="Rectangle 1901"/>
                        <wps:cNvSpPr>
                          <a:spLocks noChangeArrowheads="1"/>
                        </wps:cNvSpPr>
                        <wps:spPr bwMode="auto">
                          <a:xfrm>
                            <a:off x="1474073" y="1050626"/>
                            <a:ext cx="934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82" name="Rectangle 1902"/>
                        <wps:cNvSpPr>
                          <a:spLocks noChangeArrowheads="1"/>
                        </wps:cNvSpPr>
                        <wps:spPr bwMode="auto">
                          <a:xfrm>
                            <a:off x="1474073" y="1174765"/>
                            <a:ext cx="934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83" name="Rectangle 1903"/>
                        <wps:cNvSpPr>
                          <a:spLocks noChangeArrowheads="1"/>
                        </wps:cNvSpPr>
                        <wps:spPr bwMode="auto">
                          <a:xfrm>
                            <a:off x="1474473" y="1298904"/>
                            <a:ext cx="930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84" name="Rectangle 1904"/>
                        <wps:cNvSpPr>
                          <a:spLocks noChangeArrowheads="1"/>
                        </wps:cNvSpPr>
                        <wps:spPr bwMode="auto">
                          <a:xfrm>
                            <a:off x="1474473" y="1419841"/>
                            <a:ext cx="934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85" name="Rectangle 1905"/>
                        <wps:cNvSpPr>
                          <a:spLocks noChangeArrowheads="1"/>
                        </wps:cNvSpPr>
                        <wps:spPr bwMode="auto">
                          <a:xfrm>
                            <a:off x="1474873" y="1543980"/>
                            <a:ext cx="93005" cy="124139"/>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186" name="Text Box 2"/>
                        <wps:cNvSpPr txBox="1">
                          <a:spLocks noChangeArrowheads="1"/>
                        </wps:cNvSpPr>
                        <wps:spPr bwMode="auto">
                          <a:xfrm>
                            <a:off x="548727" y="1738940"/>
                            <a:ext cx="726436" cy="2406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735AF1C" w14:textId="77777777" w:rsidR="00716DFC" w:rsidRDefault="00716DFC" w:rsidP="00716DFC">
                              <w:pPr>
                                <w:pStyle w:val="NormalWeb"/>
                                <w:overflowPunct w:val="0"/>
                                <w:spacing w:before="0" w:beforeAutospacing="0" w:after="120" w:afterAutospacing="0"/>
                                <w:jc w:val="both"/>
                              </w:pPr>
                              <w:r>
                                <w:rPr>
                                  <w:rFonts w:ascii="Arial" w:hAnsi="Arial"/>
                                  <w:b/>
                                  <w:bCs/>
                                  <w:sz w:val="16"/>
                                  <w:szCs w:val="16"/>
                                  <w:lang w:val="en-GB"/>
                                </w:rPr>
                                <w:t>Pattern 4</w:t>
                              </w:r>
                            </w:p>
                          </w:txbxContent>
                        </wps:txbx>
                        <wps:bodyPr rot="0" vert="horz" wrap="square" lIns="91440" tIns="45720" rIns="91440" bIns="45720" anchor="t" anchorCtr="0" upright="1">
                          <a:noAutofit/>
                        </wps:bodyPr>
                      </wps:wsp>
                    </wpc:wpc>
                  </a:graphicData>
                </a:graphic>
              </wp:inline>
            </w:drawing>
          </mc:Choice>
          <mc:Fallback>
            <w:pict>
              <v:group w14:anchorId="5F6D82C9" id="Canvas 1906" o:spid="_x0000_s1369" editas="canvas" style="width:143.7pt;height:162.2pt;mso-position-horizontal-relative:char;mso-position-vertical-relative:line" coordsize="18249,205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">
                <v:shape id="_x0000_s1370" type="#_x0000_t75" style="position:absolute;width:18249;height:20599;visibility:visible;mso-wrap-style:square">
                  <v:fill o:detectmouseclick="t"/>
                  <v:path o:connecttype="none"/>
                </v:shape>
                <v:rect id="Rectangle 1738" o:spid="_x0000_s1371" style="position:absolute;left:2303;top:1848;width:950;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" fillcolor="#dbdbdb" strokecolor="#44546a">
                  <v:stroke joinstyle="round"/>
                  <v:textbox inset="1.50514mm,.75258mm,1.50514mm,.75258mm"/>
                </v:rect>
                <v:rect id="Rectangle 1739" o:spid="_x0000_s1372" style="position:absolute;left:2307;top:3090;width:946;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" fillcolor="#dbdbdb" strokecolor="#44546a">
                  <v:stroke joinstyle="round"/>
                  <v:textbox inset="1.50514mm,.75258mm,1.50514mm,.75258mm"/>
                </v:rect>
                <v:rect id="Rectangle 1740" o:spid="_x0000_s1373" style="position:absolute;left:2307;top:4332;width:946;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" fillcolor="#dbdbdb" strokecolor="#44546a">
                  <v:stroke joinstyle="round"/>
                  <v:textbox inset="1.50514mm,.75258mm,1.50514mm,.75258mm"/>
                </v:rect>
                <v:rect id="Rectangle 1741" o:spid="_x0000_s1374" style="position:absolute;left:2311;top:5572;width:942;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" fillcolor="#dbdbdb" strokecolor="#44546a">
                  <v:stroke joinstyle="round"/>
                  <v:textbox inset="1.50514mm,.75258mm,1.50514mm,.75258mm"/>
                </v:rect>
                <v:rect id="Rectangle 1742" o:spid="_x0000_s1375" style="position:absolute;left:2311;top:6782;width:946;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" fillcolor="#dbdbdb" strokecolor="#44546a">
                  <v:stroke joinstyle="round"/>
                  <v:textbox inset="1.50514mm,.75258mm,1.50514mm,.75258mm"/>
                </v:rect>
                <v:rect id="Rectangle 1743" o:spid="_x0000_s1376" style="position:absolute;left:2315;top:8023;width:942;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" fillcolor="#dbdbdb" strokecolor="#44546a">
                  <v:stroke joinstyle="round"/>
                  <v:textbox inset="1.50514mm,.75258mm,1.50514mm,.75258mm"/>
                </v:rect>
                <v:rect id="Rectangle 1744" o:spid="_x0000_s1377" style="position:absolute;left:2315;top:9264;width:946;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" fillcolor="#dbdbdb" strokecolor="#44546a">
                  <v:stroke joinstyle="round"/>
                  <v:textbox inset="1.50514mm,.75258mm,1.50514mm,.75258mm"/>
                </v:rect>
                <v:rect id="Rectangle 1745" o:spid="_x0000_s1378" style="position:absolute;left:2319;top:10506;width:942;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" fillcolor="#dbdbdb" strokecolor="#44546a">
                  <v:stroke joinstyle="round"/>
                  <v:textbox inset="1.50514mm,.75258mm,1.50514mm,.75258mm"/>
                </v:rect>
                <v:rect id="Rectangle 1746" o:spid="_x0000_s1379" style="position:absolute;left:2319;top:11747;width:942;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" fillcolor="#dbdbdb" strokecolor="#44546a">
                  <v:stroke joinstyle="round"/>
                  <v:textbox inset="1.50514mm,.75258mm,1.50514mm,.75258mm"/>
                </v:rect>
                <v:rect id="Rectangle 1747" o:spid="_x0000_s1380" style="position:absolute;left:2323;top:12989;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" fillcolor="#dbdbdb" strokecolor="#44546a">
                  <v:stroke joinstyle="round"/>
                  <v:textbox inset="1.50514mm,.75258mm,1.50514mm,.75258mm"/>
                </v:rect>
                <v:rect id="Rectangle 1748" o:spid="_x0000_s1381" style="position:absolute;left:2323;top:14198;width:942;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" fillcolor="#dbdbdb" strokecolor="#44546a">
                  <v:stroke joinstyle="round"/>
                  <v:textbox inset="1.50514mm,.75258mm,1.50514mm,.75258mm"/>
                </v:rect>
                <v:rect id="Rectangle 1749" o:spid="_x0000_s1382" style="position:absolute;left:2327;top:15439;width:938;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" fillcolor="#dbdbdb" strokecolor="#44546a">
                  <v:stroke joinstyle="round"/>
                  <v:textbox inset="1.50514mm,.75258mm,1.50514mm,.75258mm"/>
                </v:rect>
                <v:rect id="Rectangle 1750" o:spid="_x0000_s1383" style="position:absolute;left:3265;top:1848;width:945;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" fillcolor="#dbdbdb" strokecolor="#44546a">
                  <v:stroke joinstyle="round"/>
                  <v:textbox inset="1.50514mm,.75258mm,1.50514mm,.75258mm"/>
                </v:rect>
                <v:rect id="Rectangle 1751" o:spid="_x0000_s1384" style="position:absolute;left:3269;top:3089;width:941;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" fillcolor="#dbdbdb" strokecolor="#44546a">
                  <v:stroke joinstyle="round"/>
                  <v:textbox inset="1.50514mm,.75258mm,1.50514mm,.75258mm"/>
                </v:rect>
                <v:rect id="Rectangle 1752" o:spid="_x0000_s1385" style="position:absolute;left:3269;top:4331;width:941;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" fillcolor="#dbdbdb" strokecolor="#44546a">
                  <v:stroke joinstyle="round"/>
                  <v:textbox inset="1.50514mm,.75258mm,1.50514mm,.75258mm"/>
                </v:rect>
                <v:rect id="Rectangle 1753" o:spid="_x0000_s1386" style="position:absolute;left:3273;top:5572;width:937;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" fillcolor="#dbdbdb" strokecolor="#44546a">
                  <v:stroke joinstyle="round"/>
                  <v:textbox inset="1.50514mm,.75258mm,1.50514mm,.75258mm"/>
                </v:rect>
                <v:rect id="Rectangle 1754" o:spid="_x0000_s1387" style="position:absolute;left:3273;top:6782;width:941;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" fillcolor="#dbdbdb" strokecolor="#44546a">
                  <v:stroke joinstyle="round"/>
                  <v:textbox inset="1.50514mm,.75258mm,1.50514mm,.75258mm"/>
                </v:rect>
                <v:rect id="Rectangle 1755" o:spid="_x0000_s1388" style="position:absolute;left:3277;top:8023;width:937;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" fillcolor="#dbdbdb" strokecolor="#44546a">
                  <v:stroke joinstyle="round"/>
                  <v:textbox inset="1.50514mm,.75258mm,1.50514mm,.75258mm"/>
                </v:rect>
                <v:rect id="Rectangle 1756" o:spid="_x0000_s1389" style="position:absolute;left:3277;top:9264;width:941;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" fillcolor="#dbdbdb" strokecolor="#44546a">
                  <v:stroke joinstyle="round"/>
                  <v:textbox inset="1.50514mm,.75258mm,1.50514mm,.75258mm"/>
                </v:rect>
                <v:rect id="Rectangle 1757" o:spid="_x0000_s1390" style="position:absolute;left:3281;top:10505;width:937;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" fillcolor="#dbdbdb" strokecolor="#44546a">
                  <v:stroke joinstyle="round"/>
                  <v:textbox inset="1.50514mm,.75258mm,1.50514mm,.75258mm"/>
                </v:rect>
                <v:rect id="Rectangle 1758" o:spid="_x0000_s1391" style="position:absolute;left:3281;top:11746;width:937;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" fillcolor="#dbdbdb" strokecolor="#44546a">
                  <v:stroke joinstyle="round"/>
                  <v:textbox inset="1.50514mm,.75258mm,1.50514mm,.75258mm"/>
                </v:rect>
                <v:rect id="Rectangle 1759" o:spid="_x0000_s1392" style="position:absolute;left:3285;top:12988;width:933;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" fillcolor="#dbdbdb" strokecolor="#44546a">
                  <v:stroke joinstyle="round"/>
                  <v:textbox inset="1.50514mm,.75258mm,1.50514mm,.75258mm"/>
                </v:rect>
                <v:rect id="Rectangle 1760" o:spid="_x0000_s1393" style="position:absolute;left:3285;top:14197;width:937;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" fillcolor="#dbdbdb" strokecolor="#44546a">
                  <v:stroke joinstyle="round"/>
                  <v:textbox inset="1.50514mm,.75258mm,1.50514mm,.75258mm"/>
                </v:rect>
                <v:rect id="Rectangle 1761" o:spid="_x0000_s1394" style="position:absolute;left:3289;top:15438;width:933;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" fillcolor="#dbdbdb" strokecolor="#44546a">
                  <v:stroke joinstyle="round"/>
                  <v:textbox inset="1.50514mm,.75258mm,1.50514mm,.75258mm"/>
                </v:rect>
                <v:rect id="Rectangle 1762" o:spid="_x0000_s1395" style="position:absolute;left:4218;top:1848;width:946;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" fillcolor="#44546a" strokecolor="#44546a">
                  <v:stroke joinstyle="round"/>
                  <v:textbox inset="1.50514mm,.75258mm,1.50514mm,.75258mm"/>
                </v:rect>
                <v:rect id="Rectangle 1763" o:spid="_x0000_s1396" style="position:absolute;left:4222;top:3089;width:942;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" strokecolor="#44546a">
                  <v:stroke joinstyle="round"/>
                  <v:textbox inset="1.50514mm,.75258mm,1.50514mm,.75258mm"/>
                </v:rect>
                <v:rect id="Rectangle 1764" o:spid="_x0000_s1397" style="position:absolute;left:4222;top:4331;width:942;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" fillcolor="#44546a" strokecolor="#44546a">
                  <v:stroke joinstyle="round"/>
                  <v:textbox inset="1.50514mm,.75258mm,1.50514mm,.75258mm"/>
                </v:rect>
                <v:rect id="Rectangle 1765" o:spid="_x0000_s1398" style="position:absolute;left:4226;top:5572;width:938;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" strokecolor="#44546a">
                  <v:stroke joinstyle="round"/>
                  <v:textbox inset="1.50514mm,.75258mm,1.50514mm,.75258mm"/>
                </v:rect>
                <v:rect id="Rectangle 1766" o:spid="_x0000_s1399" style="position:absolute;left:4226;top:6782;width:942;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" fillcolor="#44546a" strokecolor="#44546a">
                  <v:stroke joinstyle="round"/>
                  <v:textbox inset="1.50514mm,.75258mm,1.50514mm,.75258mm"/>
                </v:rect>
                <v:rect id="Rectangle 1767" o:spid="_x0000_s1400" style="position:absolute;left:4230;top:8023;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" strokecolor="#44546a">
                  <v:stroke joinstyle="round"/>
                  <v:textbox inset="1.50514mm,.75258mm,1.50514mm,.75258mm"/>
                </v:rect>
                <v:rect id="Rectangle 1768" o:spid="_x0000_s1401" style="position:absolute;left:4230;top:9264;width:942;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" fillcolor="#44546a" strokecolor="#44546a">
                  <v:stroke joinstyle="round"/>
                  <v:textbox inset="1.50514mm,.75258mm,1.50514mm,.75258mm"/>
                </v:rect>
                <v:rect id="Rectangle 1769" o:spid="_x0000_s1402" style="position:absolute;left:4234;top:10505;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" strokecolor="#44546a">
                  <v:stroke joinstyle="round"/>
                  <v:textbox inset="1.50514mm,.75258mm,1.50514mm,.75258mm"/>
                </v:rect>
                <v:rect id="Rectangle 1770" o:spid="_x0000_s1403" style="position:absolute;left:4234;top:11746;width:938;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" fillcolor="#44546a" strokecolor="#44546a">
                  <v:stroke joinstyle="round"/>
                  <v:textbox inset="1.50514mm,.75258mm,1.50514mm,.75258mm"/>
                </v:rect>
                <v:rect id="Rectangle 1771" o:spid="_x0000_s1404" style="position:absolute;left:4238;top:12988;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" strokecolor="#44546a">
                  <v:stroke joinstyle="round"/>
                  <v:textbox inset="1.50514mm,.75258mm,1.50514mm,.75258mm"/>
                </v:rect>
                <v:rect id="Rectangle 1772" o:spid="_x0000_s1405" style="position:absolute;left:4238;top:14197;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" fillcolor="#44546a" strokecolor="#44546a">
                  <v:stroke joinstyle="round"/>
                  <v:textbox inset="1.50514mm,.75258mm,1.50514mm,.75258mm"/>
                </v:rect>
                <v:rect id="Rectangle 1773" o:spid="_x0000_s1406" style="position:absolute;left:4242;top:15438;width:934;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" strokecolor="#44546a">
                  <v:stroke joinstyle="round"/>
                  <v:textbox inset="1.50514mm,.75258mm,1.50514mm,.75258mm"/>
                </v:rect>
                <v:rect id="Rectangle 1774" o:spid="_x0000_s1407" style="position:absolute;left:5180;top:1848;width:941;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" strokecolor="#44546a">
                  <v:stroke joinstyle="round"/>
                  <v:textbox inset="1.50514mm,.75258mm,1.50514mm,.75258mm"/>
                </v:rect>
                <v:rect id="Rectangle 1775" o:spid="_x0000_s1408" style="position:absolute;left:5184;top:3089;width:937;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" strokecolor="#44546a">
                  <v:stroke joinstyle="round"/>
                  <v:textbox inset="1.50514mm,.75258mm,1.50514mm,.75258mm"/>
                </v:rect>
                <v:rect id="Rectangle 1776" o:spid="_x0000_s1409" style="position:absolute;left:5184;top:4331;width:937;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" strokecolor="#44546a">
                  <v:stroke joinstyle="round"/>
                  <v:textbox inset="1.50514mm,.75258mm,1.50514mm,.75258mm"/>
                </v:rect>
                <v:rect id="Rectangle 1777" o:spid="_x0000_s1410" style="position:absolute;left:5188;top:5572;width:933;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" strokecolor="#44546a">
                  <v:stroke joinstyle="round"/>
                  <v:textbox inset="1.50514mm,.75258mm,1.50514mm,.75258mm"/>
                </v:rect>
                <v:rect id="Rectangle 1778" o:spid="_x0000_s1411" style="position:absolute;left:5188;top:6782;width:937;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" strokecolor="#44546a">
                  <v:stroke joinstyle="round"/>
                  <v:textbox inset="1.50514mm,.75258mm,1.50514mm,.75258mm"/>
                </v:rect>
                <v:rect id="Rectangle 1779" o:spid="_x0000_s1412" style="position:absolute;left:5192;top:8023;width:933;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" strokecolor="#44546a">
                  <v:stroke joinstyle="round"/>
                  <v:textbox inset="1.50514mm,.75258mm,1.50514mm,.75258mm"/>
                </v:rect>
                <v:rect id="Rectangle 1780" o:spid="_x0000_s1413" style="position:absolute;left:5192;top:9264;width:937;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" strokecolor="#44546a">
                  <v:stroke joinstyle="round"/>
                  <v:textbox inset="1.50514mm,.75258mm,1.50514mm,.75258mm"/>
                </v:rect>
                <v:rect id="Rectangle 1781" o:spid="_x0000_s1414" style="position:absolute;left:5196;top:10505;width:933;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" strokecolor="#44546a">
                  <v:stroke joinstyle="round"/>
                  <v:textbox inset="1.50514mm,.75258mm,1.50514mm,.75258mm"/>
                </v:rect>
                <v:rect id="Rectangle 1782" o:spid="_x0000_s1415" style="position:absolute;left:5196;top:11746;width:933;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" strokecolor="#44546a">
                  <v:stroke joinstyle="round"/>
                  <v:textbox inset="1.50514mm,.75258mm,1.50514mm,.75258mm"/>
                </v:rect>
                <v:rect id="Rectangle 1783" o:spid="_x0000_s1416" style="position:absolute;left:5200;top:12988;width:929;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" strokecolor="#44546a">
                  <v:stroke joinstyle="round"/>
                  <v:textbox inset="1.50514mm,.75258mm,1.50514mm,.75258mm"/>
                </v:rect>
                <v:rect id="Rectangle 1784" o:spid="_x0000_s1417" style="position:absolute;left:5200;top:14197;width:933;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" strokecolor="#44546a">
                  <v:stroke joinstyle="round"/>
                  <v:textbox inset="1.50514mm,.75258mm,1.50514mm,.75258mm"/>
                </v:rect>
                <v:rect id="Rectangle 1785" o:spid="_x0000_s1418" style="position:absolute;left:5204;top:15438;width:929;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" strokecolor="#44546a">
                  <v:stroke joinstyle="round"/>
                  <v:textbox inset="1.50514mm,.75258mm,1.50514mm,.75258mm"/>
                </v:rect>
                <v:rect id="Rectangle 1786" o:spid="_x0000_s1419" style="position:absolute;left:6133;top:1849;width:946;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" strokecolor="#44546a">
                  <v:stroke joinstyle="round"/>
                  <v:textbox inset="1.50514mm,.75258mm,1.50514mm,.75258mm"/>
                </v:rect>
                <v:rect id="Rectangle 1787" o:spid="_x0000_s1420" style="position:absolute;left:6137;top:3090;width:942;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" strokecolor="#44546a">
                  <v:stroke joinstyle="round"/>
                  <v:textbox inset="1.50514mm,.75258mm,1.50514mm,.75258mm"/>
                </v:rect>
                <v:rect id="Rectangle 1788" o:spid="_x0000_s1421" style="position:absolute;left:6137;top:4332;width:942;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" strokecolor="#44546a">
                  <v:stroke joinstyle="round"/>
                  <v:textbox inset="1.50514mm,.75258mm,1.50514mm,.75258mm"/>
                </v:rect>
                <v:rect id="Rectangle 1789" o:spid="_x0000_s1422" style="position:absolute;left:6141;top:5572;width:938;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" strokecolor="#44546a">
                  <v:stroke joinstyle="round"/>
                  <v:textbox inset="1.50514mm,.75258mm,1.50514mm,.75258mm"/>
                </v:rect>
                <v:rect id="Rectangle 1790" o:spid="_x0000_s1423" style="position:absolute;left:6141;top:6783;width:942;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" strokecolor="#44546a">
                  <v:stroke joinstyle="round"/>
                  <v:textbox inset="1.50514mm,.75258mm,1.50514mm,.75258mm"/>
                </v:rect>
                <v:rect id="Rectangle 1791" o:spid="_x0000_s1424" style="position:absolute;left:6145;top:8023;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" strokecolor="#44546a">
                  <v:stroke joinstyle="round"/>
                  <v:textbox inset="1.50514mm,.75258mm,1.50514mm,.75258mm"/>
                </v:rect>
                <v:rect id="Rectangle 1792" o:spid="_x0000_s1425" style="position:absolute;left:6145;top:9264;width:942;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" strokecolor="#44546a">
                  <v:stroke joinstyle="round"/>
                  <v:textbox inset="1.50514mm,.75258mm,1.50514mm,.75258mm"/>
                </v:rect>
                <v:rect id="Rectangle 1793" o:spid="_x0000_s1426" style="position:absolute;left:6149;top:10506;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" strokecolor="#44546a">
                  <v:stroke joinstyle="round"/>
                  <v:textbox inset="1.50514mm,.75258mm,1.50514mm,.75258mm"/>
                </v:rect>
                <v:rect id="Rectangle 1794" o:spid="_x0000_s1427" style="position:absolute;left:6149;top:11747;width:938;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" strokecolor="#44546a">
                  <v:stroke joinstyle="round"/>
                  <v:textbox inset="1.50514mm,.75258mm,1.50514mm,.75258mm"/>
                </v:rect>
                <v:rect id="Rectangle 1795" o:spid="_x0000_s1428" style="position:absolute;left:6153;top:12989;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" strokecolor="#44546a">
                  <v:stroke joinstyle="round"/>
                  <v:textbox inset="1.50514mm,.75258mm,1.50514mm,.75258mm"/>
                </v:rect>
                <v:rect id="Rectangle 1796" o:spid="_x0000_s1429" style="position:absolute;left:6153;top:14198;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" strokecolor="#44546a">
                  <v:stroke joinstyle="round"/>
                  <v:textbox inset="1.50514mm,.75258mm,1.50514mm,.75258mm"/>
                </v:rect>
                <v:rect id="Rectangle 1797" o:spid="_x0000_s1430" style="position:absolute;left:6157;top:15439;width:934;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" strokecolor="#44546a">
                  <v:stroke joinstyle="round"/>
                  <v:textbox inset="1.50514mm,.75258mm,1.50514mm,.75258mm"/>
                </v:rect>
                <v:rect id="Rectangle 1798" o:spid="_x0000_s1431" style="position:absolute;left:7095;top:1849;width:942;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" strokecolor="#44546a">
                  <v:stroke joinstyle="round"/>
                  <v:textbox inset="1.50514mm,.75258mm,1.50514mm,.75258mm"/>
                </v:rect>
                <v:rect id="Rectangle 1799" o:spid="_x0000_s1432" style="position:absolute;left:7099;top:3090;width:938;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" strokecolor="#44546a">
                  <v:stroke joinstyle="round"/>
                  <v:textbox inset="1.50514mm,.75258mm,1.50514mm,.75258mm"/>
                </v:rect>
                <v:rect id="Rectangle 1800" o:spid="_x0000_s1433" style="position:absolute;left:7099;top:4332;width:938;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" strokecolor="#44546a">
                  <v:stroke joinstyle="round"/>
                  <v:textbox inset="1.50514mm,.75258mm,1.50514mm,.75258mm"/>
                </v:rect>
                <v:rect id="Rectangle 1801" o:spid="_x0000_s1434" style="position:absolute;left:7103;top:5572;width:934;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" strokecolor="#44546a">
                  <v:stroke joinstyle="round"/>
                  <v:textbox inset="1.50514mm,.75258mm,1.50514mm,.75258mm"/>
                </v:rect>
                <v:rect id="Rectangle 1802" o:spid="_x0000_s1435" style="position:absolute;left:7103;top:6783;width:938;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" strokecolor="#44546a">
                  <v:stroke joinstyle="round"/>
                  <v:textbox inset="1.50514mm,.75258mm,1.50514mm,.75258mm"/>
                </v:rect>
                <v:rect id="Rectangle 1803" o:spid="_x0000_s1436" style="position:absolute;left:7107;top:8023;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" strokecolor="#44546a">
                  <v:stroke joinstyle="round"/>
                  <v:textbox inset="1.50514mm,.75258mm,1.50514mm,.75258mm"/>
                </v:rect>
                <v:rect id="Rectangle 1804" o:spid="_x0000_s1437" style="position:absolute;left:7107;top:9264;width:938;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" strokecolor="#44546a">
                  <v:stroke joinstyle="round"/>
                  <v:textbox inset="1.50514mm,.75258mm,1.50514mm,.75258mm"/>
                </v:rect>
                <v:rect id="Rectangle 1805" o:spid="_x0000_s1438" style="position:absolute;left:7111;top:10506;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" strokecolor="#44546a">
                  <v:stroke joinstyle="round"/>
                  <v:textbox inset="1.50514mm,.75258mm,1.50514mm,.75258mm"/>
                </v:rect>
                <v:rect id="Rectangle 1806" o:spid="_x0000_s1439" style="position:absolute;left:7111;top:11747;width:934;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" strokecolor="#44546a">
                  <v:stroke joinstyle="round"/>
                  <v:textbox inset="1.50514mm,.75258mm,1.50514mm,.75258mm"/>
                </v:rect>
                <v:rect id="Rectangle 1807" o:spid="_x0000_s1440" style="position:absolute;left:7115;top:12989;width:930;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" strokecolor="#44546a">
                  <v:stroke joinstyle="round"/>
                  <v:textbox inset="1.50514mm,.75258mm,1.50514mm,.75258mm"/>
                </v:rect>
                <v:rect id="Rectangle 1808" o:spid="_x0000_s1441" style="position:absolute;left:7115;top:14198;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" strokecolor="#44546a">
                  <v:stroke joinstyle="round"/>
                  <v:textbox inset="1.50514mm,.75258mm,1.50514mm,.75258mm"/>
                </v:rect>
                <v:rect id="Rectangle 1809" o:spid="_x0000_s1442" style="position:absolute;left:7119;top:15439;width:930;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" strokecolor="#44546a">
                  <v:stroke joinstyle="round"/>
                  <v:textbox inset="1.50514mm,.75258mm,1.50514mm,.75258mm"/>
                </v:rect>
                <v:rect id="Rectangle 1810" o:spid="_x0000_s1443" style="position:absolute;left:8049;top:1849;width:941;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" strokecolor="#44546a">
                  <v:stroke joinstyle="round"/>
                  <v:textbox inset="1.50514mm,.75258mm,1.50514mm,.75258mm"/>
                </v:rect>
                <v:rect id="Rectangle 1811" o:spid="_x0000_s1444" style="position:absolute;left:8053;top:3090;width:937;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" strokecolor="#44546a">
                  <v:stroke joinstyle="round"/>
                  <v:textbox inset="1.50514mm,.75258mm,1.50514mm,.75258mm"/>
                </v:rect>
                <v:rect id="Rectangle 1812" o:spid="_x0000_s1445" style="position:absolute;left:8053;top:4332;width:937;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" strokecolor="#44546a">
                  <v:stroke joinstyle="round"/>
                  <v:textbox inset="1.50514mm,.75258mm,1.50514mm,.75258mm"/>
                </v:rect>
                <v:rect id="Rectangle 1813" o:spid="_x0000_s1446" style="position:absolute;left:8057;top:5572;width:933;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" strokecolor="#44546a">
                  <v:stroke joinstyle="round"/>
                  <v:textbox inset="1.50514mm,.75258mm,1.50514mm,.75258mm"/>
                </v:rect>
                <v:rect id="Rectangle 1814" o:spid="_x0000_s1447" style="position:absolute;left:8057;top:6783;width:937;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" strokecolor="#44546a">
                  <v:stroke joinstyle="round"/>
                  <v:textbox inset="1.50514mm,.75258mm,1.50514mm,.75258mm"/>
                </v:rect>
                <v:rect id="Rectangle 1815" o:spid="_x0000_s1448" style="position:absolute;left:8061;top:8023;width:933;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" strokecolor="#44546a">
                  <v:stroke joinstyle="round"/>
                  <v:textbox inset="1.50514mm,.75258mm,1.50514mm,.75258mm"/>
                </v:rect>
                <v:rect id="Rectangle 1816" o:spid="_x0000_s1449" style="position:absolute;left:8061;top:9264;width:937;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" fillcolor="#a9d18e" strokecolor="#44546a">
                  <v:stroke joinstyle="round"/>
                  <v:textbox inset="1.50514mm,.75258mm,1.50514mm,.75258mm"/>
                </v:rect>
                <v:rect id="Rectangle 1817" o:spid="_x0000_s1450" style="position:absolute;left:8065;top:10506;width:933;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" strokecolor="#44546a">
                  <v:stroke joinstyle="round"/>
                  <v:textbox inset="1.50514mm,.75258mm,1.50514mm,.75258mm"/>
                </v:rect>
                <v:rect id="Rectangle 1818" o:spid="_x0000_s1451" style="position:absolute;left:8065;top:11747;width:933;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" strokecolor="#44546a">
                  <v:stroke joinstyle="round"/>
                  <v:textbox inset="1.50514mm,.75258mm,1.50514mm,.75258mm"/>
                </v:rect>
                <v:rect id="Rectangle 1819" o:spid="_x0000_s1452" style="position:absolute;left:8068;top:12989;width:930;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" strokecolor="#44546a">
                  <v:stroke joinstyle="round"/>
                  <v:textbox inset="1.50514mm,.75258mm,1.50514mm,.75258mm"/>
                </v:rect>
                <v:rect id="Rectangle 1820" o:spid="_x0000_s1453" style="position:absolute;left:8068;top:14198;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" strokecolor="#44546a">
                  <v:stroke joinstyle="round"/>
                  <v:textbox inset="1.50514mm,.75258mm,1.50514mm,.75258mm"/>
                </v:rect>
                <v:rect id="Rectangle 1821" o:spid="_x0000_s1454" style="position:absolute;left:8072;top:15439;width:930;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" strokecolor="#44546a">
                  <v:stroke joinstyle="round"/>
                  <v:textbox inset="1.50514mm,.75258mm,1.50514mm,.75258mm"/>
                </v:rect>
                <v:rect id="Rectangle 1822" o:spid="_x0000_s1455" style="position:absolute;left:9010;top:1849;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" strokecolor="#44546a">
                  <v:stroke joinstyle="round"/>
                  <v:textbox inset="1.50514mm,.75258mm,1.50514mm,.75258mm"/>
                </v:rect>
                <v:rect id="Rectangle 1823" o:spid="_x0000_s1456" style="position:absolute;left:9014;top:3090;width:934;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" strokecolor="#44546a">
                  <v:stroke joinstyle="round"/>
                  <v:textbox inset="1.50514mm,.75258mm,1.50514mm,.75258mm"/>
                </v:rect>
                <v:rect id="Rectangle 1824" o:spid="_x0000_s1457" style="position:absolute;left:9014;top:4332;width:934;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" strokecolor="#44546a">
                  <v:stroke joinstyle="round"/>
                  <v:textbox inset="1.50514mm,.75258mm,1.50514mm,.75258mm"/>
                </v:rect>
                <v:rect id="Rectangle 1825" o:spid="_x0000_s1458" style="position:absolute;left:9018;top:5572;width:930;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" strokecolor="#44546a">
                  <v:stroke joinstyle="round"/>
                  <v:textbox inset="1.50514mm,.75258mm,1.50514mm,.75258mm"/>
                </v:rect>
                <v:rect id="Rectangle 1826" o:spid="_x0000_s1459" style="position:absolute;left:9018;top:6783;width:934;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" strokecolor="#44546a">
                  <v:stroke joinstyle="round"/>
                  <v:textbox inset="1.50514mm,.75258mm,1.50514mm,.75258mm"/>
                </v:rect>
                <v:rect id="Rectangle 1827" o:spid="_x0000_s1460" style="position:absolute;left:9022;top:8023;width:930;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" strokecolor="#44546a">
                  <v:stroke joinstyle="round"/>
                  <v:textbox inset="1.50514mm,.75258mm,1.50514mm,.75258mm"/>
                </v:rect>
                <v:rect id="Rectangle 1828" o:spid="_x0000_s1461" style="position:absolute;left:9022;top:9264;width:934;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" strokecolor="#44546a">
                  <v:stroke joinstyle="round"/>
                  <v:textbox inset="1.50514mm,.75258mm,1.50514mm,.75258mm"/>
                </v:rect>
                <v:rect id="Rectangle 1829" o:spid="_x0000_s1462" style="position:absolute;left:9026;top:10506;width:930;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" strokecolor="#44546a">
                  <v:stroke joinstyle="round"/>
                  <v:textbox inset="1.50514mm,.75258mm,1.50514mm,.75258mm"/>
                </v:rect>
                <v:rect id="Rectangle 1830" o:spid="_x0000_s1463" style="position:absolute;left:9026;top:11747;width:930;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" strokecolor="#44546a">
                  <v:stroke joinstyle="round"/>
                  <v:textbox inset="1.50514mm,.75258mm,1.50514mm,.75258mm"/>
                </v:rect>
                <v:rect id="Rectangle 1831" o:spid="_x0000_s1464" style="position:absolute;left:9030;top:12989;width:926;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" strokecolor="#44546a">
                  <v:stroke joinstyle="round"/>
                  <v:textbox inset="1.50514mm,.75258mm,1.50514mm,.75258mm"/>
                </v:rect>
                <v:rect id="Rectangle 1832" o:spid="_x0000_s1465" style="position:absolute;left:9030;top:14198;width:930;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" strokecolor="#44546a">
                  <v:stroke joinstyle="round"/>
                  <v:textbox inset="1.50514mm,.75258mm,1.50514mm,.75258mm"/>
                </v:rect>
                <v:rect id="Rectangle 1833" o:spid="_x0000_s1466" style="position:absolute;left:9034;top:15439;width:926;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" strokecolor="#44546a">
                  <v:stroke joinstyle="round"/>
                  <v:textbox inset="1.50514mm,.75258mm,1.50514mm,.75258mm"/>
                </v:rect>
                <v:rect id="Rectangle 1834" o:spid="_x0000_s1467" style="position:absolute;left:9948;top:1849;width:945;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" strokecolor="#44546a">
                  <v:stroke joinstyle="round"/>
                  <v:textbox inset="1.50514mm,.75258mm,1.50514mm,.75258mm"/>
                </v:rect>
                <v:rect id="Rectangle 1835" o:spid="_x0000_s1468" style="position:absolute;left:9952;top:3090;width:941;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" strokecolor="#44546a">
                  <v:stroke joinstyle="round"/>
                  <v:textbox inset="1.50514mm,.75258mm,1.50514mm,.75258mm"/>
                </v:rect>
                <v:rect id="Rectangle 1836" o:spid="_x0000_s1469" style="position:absolute;left:9952;top:4332;width:941;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" strokecolor="#44546a">
                  <v:stroke joinstyle="round"/>
                  <v:textbox inset="1.50514mm,.75258mm,1.50514mm,.75258mm"/>
                </v:rect>
                <v:rect id="Rectangle 1837" o:spid="_x0000_s1470" style="position:absolute;left:9956;top:5572;width:937;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" strokecolor="#44546a">
                  <v:stroke joinstyle="round"/>
                  <v:textbox inset="1.50514mm,.75258mm,1.50514mm,.75258mm"/>
                </v:rect>
                <v:rect id="Rectangle 1838" o:spid="_x0000_s1471" style="position:absolute;left:9956;top:6783;width:941;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" strokecolor="#44546a">
                  <v:stroke joinstyle="round"/>
                  <v:textbox inset="1.50514mm,.75258mm,1.50514mm,.75258mm"/>
                </v:rect>
                <v:rect id="Rectangle 1839" o:spid="_x0000_s1472" style="position:absolute;left:9960;top:8023;width:937;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" strokecolor="#44546a">
                  <v:stroke joinstyle="round"/>
                  <v:textbox inset="1.50514mm,.75258mm,1.50514mm,.75258mm"/>
                </v:rect>
                <v:rect id="Rectangle 1840" o:spid="_x0000_s1473" style="position:absolute;left:9960;top:9264;width:941;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" strokecolor="#44546a">
                  <v:stroke joinstyle="round"/>
                  <v:textbox inset="1.50514mm,.75258mm,1.50514mm,.75258mm"/>
                </v:rect>
                <v:rect id="Rectangle 1841" o:spid="_x0000_s1474" style="position:absolute;left:9964;top:10506;width:937;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" strokecolor="#44546a">
                  <v:stroke joinstyle="round"/>
                  <v:textbox inset="1.50514mm,.75258mm,1.50514mm,.75258mm"/>
                </v:rect>
                <v:rect id="Rectangle 1842" o:spid="_x0000_s1475" style="position:absolute;left:9964;top:11747;width:937;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" strokecolor="#44546a">
                  <v:stroke joinstyle="round"/>
                  <v:textbox inset="1.50514mm,.75258mm,1.50514mm,.75258mm"/>
                </v:rect>
                <v:rect id="Rectangle 1843" o:spid="_x0000_s1476" style="position:absolute;left:9968;top:12989;width:933;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" strokecolor="#44546a">
                  <v:stroke joinstyle="round"/>
                  <v:textbox inset="1.50514mm,.75258mm,1.50514mm,.75258mm"/>
                </v:rect>
                <v:rect id="Rectangle 1844" o:spid="_x0000_s1477" style="position:absolute;left:9968;top:14198;width:937;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" strokecolor="#44546a">
                  <v:stroke joinstyle="round"/>
                  <v:textbox inset="1.50514mm,.75258mm,1.50514mm,.75258mm"/>
                </v:rect>
                <v:rect id="Rectangle 1845" o:spid="_x0000_s1478" style="position:absolute;left:9971;top:15439;width:934;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" strokecolor="#44546a">
                  <v:stroke joinstyle="round"/>
                  <v:textbox inset="1.50514mm,.75258mm,1.50514mm,.75258mm"/>
                </v:rect>
                <v:rect id="Rectangle 1846" o:spid="_x0000_s1479" style="position:absolute;left:10909;top:1849;width:942;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" strokecolor="#44546a">
                  <v:stroke joinstyle="round"/>
                  <v:textbox inset="1.50514mm,.75258mm,1.50514mm,.75258mm"/>
                </v:rect>
                <v:rect id="Rectangle 1847" o:spid="_x0000_s1480" style="position:absolute;left:10913;top:3090;width:938;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" strokecolor="#44546a">
                  <v:stroke joinstyle="round"/>
                  <v:textbox inset="1.50514mm,.75258mm,1.50514mm,.75258mm"/>
                </v:rect>
                <v:rect id="Rectangle 1848" o:spid="_x0000_s1481" style="position:absolute;left:10913;top:4332;width:938;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" strokecolor="#44546a">
                  <v:stroke joinstyle="round"/>
                  <v:textbox inset="1.50514mm,.75258mm,1.50514mm,.75258mm"/>
                </v:rect>
                <v:rect id="Rectangle 1849" o:spid="_x0000_s1482" style="position:absolute;left:10917;top:5572;width:934;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" strokecolor="#44546a">
                  <v:stroke joinstyle="round"/>
                  <v:textbox inset="1.50514mm,.75258mm,1.50514mm,.75258mm"/>
                </v:rect>
                <v:rect id="Rectangle 1850" o:spid="_x0000_s1483" style="position:absolute;left:10917;top:6783;width:938;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" strokecolor="#44546a">
                  <v:stroke joinstyle="round"/>
                  <v:textbox inset="1.50514mm,.75258mm,1.50514mm,.75258mm"/>
                </v:rect>
                <v:rect id="Rectangle 1851" o:spid="_x0000_s1484" style="position:absolute;left:10921;top:8023;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" strokecolor="#44546a">
                  <v:stroke joinstyle="round"/>
                  <v:textbox inset="1.50514mm,.75258mm,1.50514mm,.75258mm"/>
                </v:rect>
                <v:rect id="Rectangle 1852" o:spid="_x0000_s1485" style="position:absolute;left:10921;top:9264;width:938;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" strokecolor="#44546a">
                  <v:stroke joinstyle="round"/>
                  <v:textbox inset="1.50514mm,.75258mm,1.50514mm,.75258mm"/>
                </v:rect>
                <v:rect id="Rectangle 1853" o:spid="_x0000_s1486" style="position:absolute;left:10925;top:10506;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" strokecolor="#44546a">
                  <v:stroke joinstyle="round"/>
                  <v:textbox inset="1.50514mm,.75258mm,1.50514mm,.75258mm"/>
                </v:rect>
                <v:rect id="Rectangle 1854" o:spid="_x0000_s1487" style="position:absolute;left:10925;top:11747;width:934;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" strokecolor="#44546a">
                  <v:stroke joinstyle="round"/>
                  <v:textbox inset="1.50514mm,.75258mm,1.50514mm,.75258mm"/>
                </v:rect>
                <v:rect id="Rectangle 1855" o:spid="_x0000_s1488" style="position:absolute;left:10929;top:12989;width:930;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" strokecolor="#44546a">
                  <v:stroke joinstyle="round"/>
                  <v:textbox inset="1.50514mm,.75258mm,1.50514mm,.75258mm"/>
                </v:rect>
                <v:rect id="Rectangle 1856" o:spid="_x0000_s1489" style="position:absolute;left:10929;top:14198;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" strokecolor="#44546a">
                  <v:stroke joinstyle="round"/>
                  <v:textbox inset="1.50514mm,.75258mm,1.50514mm,.75258mm"/>
                </v:rect>
                <v:rect id="Rectangle 1857" o:spid="_x0000_s1490" style="position:absolute;left:10933;top:15439;width:930;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" strokecolor="#44546a">
                  <v:stroke joinstyle="round"/>
                  <v:textbox inset="1.50514mm,.75258mm,1.50514mm,.75258mm"/>
                </v:rect>
                <v:rect id="Rectangle 1858" o:spid="_x0000_s1491" style="position:absolute;left:11863;top:1849;width:942;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" strokecolor="#44546a">
                  <v:stroke joinstyle="round"/>
                  <v:textbox inset="1.50514mm,.75258mm,1.50514mm,.75258mm"/>
                </v:rect>
                <v:rect id="Rectangle 1859" o:spid="_x0000_s1492" style="position:absolute;left:11867;top:3090;width:938;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" strokecolor="#44546a">
                  <v:stroke joinstyle="round"/>
                  <v:textbox inset="1.50514mm,.75258mm,1.50514mm,.75258mm"/>
                </v:rect>
                <v:rect id="Rectangle 1860" o:spid="_x0000_s1493" style="position:absolute;left:11867;top:4332;width:938;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" strokecolor="#44546a">
                  <v:stroke joinstyle="round"/>
                  <v:textbox inset="1.50514mm,.75258mm,1.50514mm,.75258mm"/>
                </v:rect>
                <v:rect id="Rectangle 1861" o:spid="_x0000_s1494" style="position:absolute;left:11871;top:5572;width:934;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" strokecolor="#44546a">
                  <v:stroke joinstyle="round"/>
                  <v:textbox inset="1.50514mm,.75258mm,1.50514mm,.75258mm"/>
                </v:rect>
                <v:rect id="Rectangle 1862" o:spid="_x0000_s1495" style="position:absolute;left:11871;top:6783;width:938;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" strokecolor="#44546a">
                  <v:stroke joinstyle="round"/>
                  <v:textbox inset="1.50514mm,.75258mm,1.50514mm,.75258mm"/>
                </v:rect>
                <v:rect id="Rectangle 1863" o:spid="_x0000_s1496" style="position:absolute;left:11875;top:8023;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" strokecolor="#44546a">
                  <v:stroke joinstyle="round"/>
                  <v:textbox inset="1.50514mm,.75258mm,1.50514mm,.75258mm"/>
                </v:rect>
                <v:rect id="Rectangle 1864" o:spid="_x0000_s1497" style="position:absolute;left:11875;top:9264;width:938;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" fillcolor="#a9d18e" strokecolor="#44546a">
                  <v:stroke joinstyle="round"/>
                  <v:textbox inset="1.50514mm,.75258mm,1.50514mm,.75258mm"/>
                </v:rect>
                <v:rect id="Rectangle 1865" o:spid="_x0000_s1498" style="position:absolute;left:11879;top:10506;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" strokecolor="#44546a">
                  <v:stroke joinstyle="round"/>
                  <v:textbox inset="1.50514mm,.75258mm,1.50514mm,.75258mm"/>
                </v:rect>
                <v:rect id="Rectangle 1866" o:spid="_x0000_s1499" style="position:absolute;left:11879;top:11747;width:934;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" strokecolor="#44546a">
                  <v:stroke joinstyle="round"/>
                  <v:textbox inset="1.50514mm,.75258mm,1.50514mm,.75258mm"/>
                </v:rect>
                <v:rect id="Rectangle 1867" o:spid="_x0000_s1500" style="position:absolute;left:11883;top:12989;width:930;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" strokecolor="#44546a">
                  <v:stroke joinstyle="round"/>
                  <v:textbox inset="1.50514mm,.75258mm,1.50514mm,.75258mm"/>
                </v:rect>
                <v:rect id="Rectangle 1868" o:spid="_x0000_s1501" style="position:absolute;left:11883;top:14198;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" strokecolor="#44546a">
                  <v:stroke joinstyle="round"/>
                  <v:textbox inset="1.50514mm,.75258mm,1.50514mm,.75258mm"/>
                </v:rect>
                <v:rect id="Rectangle 1869" o:spid="_x0000_s1502" style="position:absolute;left:11887;top:15439;width:930;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" strokecolor="#44546a">
                  <v:stroke joinstyle="round"/>
                  <v:textbox inset="1.50514mm,.75258mm,1.50514mm,.75258mm"/>
                </v:rect>
                <v:rect id="Rectangle 1870" o:spid="_x0000_s1503" style="position:absolute;left:12825;top:1849;width:937;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" strokecolor="#44546a">
                  <v:stroke joinstyle="round"/>
                  <v:textbox inset="1.50514mm,.75258mm,1.50514mm,.75258mm"/>
                </v:rect>
                <v:rect id="Rectangle 1871" o:spid="_x0000_s1504" style="position:absolute;left:12829;top:3090;width:933;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" strokecolor="#44546a">
                  <v:stroke joinstyle="round"/>
                  <v:textbox inset="1.50514mm,.75258mm,1.50514mm,.75258mm"/>
                </v:rect>
                <v:rect id="Rectangle 1872" o:spid="_x0000_s1505" style="position:absolute;left:12829;top:4332;width:933;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" strokecolor="#44546a">
                  <v:stroke joinstyle="round"/>
                  <v:textbox inset="1.50514mm,.75258mm,1.50514mm,.75258mm"/>
                </v:rect>
                <v:rect id="Rectangle 1873" o:spid="_x0000_s1506" style="position:absolute;left:12833;top:5572;width:929;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" strokecolor="#44546a">
                  <v:stroke joinstyle="round"/>
                  <v:textbox inset="1.50514mm,.75258mm,1.50514mm,.75258mm"/>
                </v:rect>
                <v:rect id="Rectangle 1874" o:spid="_x0000_s1507" style="position:absolute;left:12832;top:6783;width:934;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" strokecolor="#44546a">
                  <v:stroke joinstyle="round"/>
                  <v:textbox inset="1.50514mm,.75258mm,1.50514mm,.75258mm"/>
                </v:rect>
                <v:rect id="Rectangle 1875" o:spid="_x0000_s1508" style="position:absolute;left:12836;top:8023;width:930;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" strokecolor="#44546a">
                  <v:stroke joinstyle="round"/>
                  <v:textbox inset="1.50514mm,.75258mm,1.50514mm,.75258mm"/>
                </v:rect>
                <v:rect id="Rectangle 1876" o:spid="_x0000_s1509" style="position:absolute;left:12836;top:9264;width:934;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" strokecolor="#44546a">
                  <v:stroke joinstyle="round"/>
                  <v:textbox inset="1.50514mm,.75258mm,1.50514mm,.75258mm"/>
                </v:rect>
                <v:rect id="Rectangle 1877" o:spid="_x0000_s1510" style="position:absolute;left:12840;top:10506;width:930;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" strokecolor="#44546a">
                  <v:stroke joinstyle="round"/>
                  <v:textbox inset="1.50514mm,.75258mm,1.50514mm,.75258mm"/>
                </v:rect>
                <v:rect id="Rectangle 1878" o:spid="_x0000_s1511" style="position:absolute;left:12840;top:11747;width:930;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" strokecolor="#44546a">
                  <v:stroke joinstyle="round"/>
                  <v:textbox inset="1.50514mm,.75258mm,1.50514mm,.75258mm"/>
                </v:rect>
                <v:rect id="Rectangle 1879" o:spid="_x0000_s1512" style="position:absolute;left:12844;top:12989;width:926;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" strokecolor="#44546a">
                  <v:stroke joinstyle="round"/>
                  <v:textbox inset="1.50514mm,.75258mm,1.50514mm,.75258mm"/>
                </v:rect>
                <v:rect id="Rectangle 1880" o:spid="_x0000_s1513" style="position:absolute;left:12844;top:14198;width:930;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" strokecolor="#44546a">
                  <v:stroke joinstyle="round"/>
                  <v:textbox inset="1.50514mm,.75258mm,1.50514mm,.75258mm"/>
                </v:rect>
                <v:rect id="Rectangle 1881" o:spid="_x0000_s1514" style="position:absolute;left:12848;top:15439;width:926;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" strokecolor="#44546a">
                  <v:stroke joinstyle="round"/>
                  <v:textbox inset="1.50514mm,.75258mm,1.50514mm,.75258mm"/>
                </v:rect>
                <v:rect id="Rectangle 1882" o:spid="_x0000_s1515" style="position:absolute;left:13762;top:1849;width:946;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" strokecolor="#44546a">
                  <v:stroke joinstyle="round"/>
                  <v:textbox inset="1.50514mm,.75258mm,1.50514mm,.75258mm"/>
                </v:rect>
                <v:rect id="Rectangle 1883" o:spid="_x0000_s1516" style="position:absolute;left:13766;top:3090;width:942;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" strokecolor="#44546a">
                  <v:stroke joinstyle="round"/>
                  <v:textbox inset="1.50514mm,.75258mm,1.50514mm,.75258mm"/>
                </v:rect>
                <v:rect id="Rectangle 1884" o:spid="_x0000_s1517" style="position:absolute;left:13766;top:4332;width:942;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" strokecolor="#44546a">
                  <v:stroke joinstyle="round"/>
                  <v:textbox inset="1.50514mm,.75258mm,1.50514mm,.75258mm"/>
                </v:rect>
                <v:rect id="Rectangle 1885" o:spid="_x0000_s1518" style="position:absolute;left:13770;top:5572;width:938;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" strokecolor="#44546a">
                  <v:stroke joinstyle="round"/>
                  <v:textbox inset="1.50514mm,.75258mm,1.50514mm,.75258mm"/>
                </v:rect>
                <v:rect id="Rectangle 1886" o:spid="_x0000_s1519" style="position:absolute;left:13770;top:6783;width:942;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" strokecolor="#44546a">
                  <v:stroke joinstyle="round"/>
                  <v:textbox inset="1.50514mm,.75258mm,1.50514mm,.75258mm"/>
                </v:rect>
                <v:rect id="Rectangle 1887" o:spid="_x0000_s1520" style="position:absolute;left:13774;top:8023;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" strokecolor="#44546a">
                  <v:stroke joinstyle="round"/>
                  <v:textbox inset="1.50514mm,.75258mm,1.50514mm,.75258mm"/>
                </v:rect>
                <v:rect id="Rectangle 1888" o:spid="_x0000_s1521" style="position:absolute;left:13774;top:9264;width:942;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" strokecolor="#44546a">
                  <v:stroke joinstyle="round"/>
                  <v:textbox inset="1.50514mm,.75258mm,1.50514mm,.75258mm"/>
                </v:rect>
                <v:rect id="Rectangle 1889" o:spid="_x0000_s1522" style="position:absolute;left:13778;top:10506;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" strokecolor="#44546a">
                  <v:stroke joinstyle="round"/>
                  <v:textbox inset="1.50514mm,.75258mm,1.50514mm,.75258mm"/>
                </v:rect>
                <v:rect id="Rectangle 1890" o:spid="_x0000_s1523" style="position:absolute;left:13778;top:11747;width:938;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" strokecolor="#44546a">
                  <v:stroke joinstyle="round"/>
                  <v:textbox inset="1.50514mm,.75258mm,1.50514mm,.75258mm"/>
                </v:rect>
                <v:rect id="Rectangle 1891" o:spid="_x0000_s1524" style="position:absolute;left:13782;top:12989;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" strokecolor="#44546a">
                  <v:stroke joinstyle="round"/>
                  <v:textbox inset="1.50514mm,.75258mm,1.50514mm,.75258mm"/>
                </v:rect>
                <v:rect id="Rectangle 1892" o:spid="_x0000_s1525" style="position:absolute;left:13782;top:14198;width:938;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" strokecolor="#44546a">
                  <v:stroke joinstyle="round"/>
                  <v:textbox inset="1.50514mm,.75258mm,1.50514mm,.75258mm"/>
                </v:rect>
                <v:rect id="Rectangle 1893" o:spid="_x0000_s1526" style="position:absolute;left:13786;top:15439;width:934;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" strokecolor="#44546a">
                  <v:stroke joinstyle="round"/>
                  <v:textbox inset="1.50514mm,.75258mm,1.50514mm,.75258mm"/>
                </v:rect>
                <v:rect id="Rectangle 1894" o:spid="_x0000_s1527" style="position:absolute;left:14724;top:1849;width:942;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" strokecolor="#44546a">
                  <v:stroke joinstyle="round"/>
                  <v:textbox inset="1.50514mm,.75258mm,1.50514mm,.75258mm"/>
                </v:rect>
                <v:rect id="Rectangle 1895" o:spid="_x0000_s1528" style="position:absolute;left:14728;top:3090;width:938;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" strokecolor="#44546a">
                  <v:stroke joinstyle="round"/>
                  <v:textbox inset="1.50514mm,.75258mm,1.50514mm,.75258mm"/>
                </v:rect>
                <v:rect id="Rectangle 1896" o:spid="_x0000_s1529" style="position:absolute;left:14728;top:4332;width:938;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" strokecolor="#44546a">
                  <v:stroke joinstyle="round"/>
                  <v:textbox inset="1.50514mm,.75258mm,1.50514mm,.75258mm"/>
                </v:rect>
                <v:rect id="Rectangle 1897" o:spid="_x0000_s1530" style="position:absolute;left:14732;top:5572;width:934;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" strokecolor="#44546a">
                  <v:stroke joinstyle="round"/>
                  <v:textbox inset="1.50514mm,.75258mm,1.50514mm,.75258mm"/>
                </v:rect>
                <v:rect id="Rectangle 1898" o:spid="_x0000_s1531" style="position:absolute;left:14732;top:6783;width:938;height:12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" strokecolor="#44546a">
                  <v:stroke joinstyle="round"/>
                  <v:textbox inset="1.50514mm,.75258mm,1.50514mm,.75258mm"/>
                </v:rect>
                <v:rect id="Rectangle 1899" o:spid="_x0000_s1532" style="position:absolute;left:14736;top:8023;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" strokecolor="#44546a">
                  <v:stroke joinstyle="round"/>
                  <v:textbox inset="1.50514mm,.75258mm,1.50514mm,.75258mm"/>
                </v:rect>
                <v:rect id="Rectangle 1900" o:spid="_x0000_s1533" style="position:absolute;left:14736;top:9264;width:938;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" strokecolor="#44546a">
                  <v:stroke joinstyle="round"/>
                  <v:textbox inset="1.50514mm,.75258mm,1.50514mm,.75258mm"/>
                </v:rect>
                <v:rect id="Rectangle 1901" o:spid="_x0000_s1534" style="position:absolute;left:14740;top:10506;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" strokecolor="#44546a">
                  <v:stroke joinstyle="round"/>
                  <v:textbox inset="1.50514mm,.75258mm,1.50514mm,.75258mm"/>
                </v:rect>
                <v:rect id="Rectangle 1902" o:spid="_x0000_s1535" style="position:absolute;left:14740;top:11747;width:934;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" strokecolor="#44546a">
                  <v:stroke joinstyle="round"/>
                  <v:textbox inset="1.50514mm,.75258mm,1.50514mm,.75258mm"/>
                </v:rect>
                <v:rect id="Rectangle 1903" o:spid="_x0000_s1536" style="position:absolute;left:14744;top:12989;width:930;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" strokecolor="#44546a">
                  <v:stroke joinstyle="round"/>
                  <v:textbox inset="1.50514mm,.75258mm,1.50514mm,.75258mm"/>
                </v:rect>
                <v:rect id="Rectangle 1904" o:spid="_x0000_s1537" style="position:absolute;left:14744;top:14198;width:934;height:1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" strokecolor="#44546a">
                  <v:stroke joinstyle="round"/>
                  <v:textbox inset="1.50514mm,.75258mm,1.50514mm,.75258mm"/>
                </v:rect>
                <v:rect id="Rectangle 1905" o:spid="_x0000_s1538" style="position:absolute;left:14748;top:15439;width:930;height:1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" strokecolor="#44546a">
                  <v:stroke joinstyle="round"/>
                  <v:textbox inset="1.50514mm,.75258mm,1.50514mm,.75258mm"/>
                </v:rect>
                <v:shape id="Text Box 2" o:spid="_x0000_s1539" type="#_x0000_t202" style="position:absolute;left:5487;top:17389;width:7264;height:2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" stroked="f">
                  <v:textbox>
                    <w:txbxContent>
                      <w:p w14:paraId="2735AF1C" w14:textId="77777777" w:rsidR="00716DFC" w:rsidRDefault="00716DFC" w:rsidP="00716DFC">
                        <w:pPr>
                          <w:pStyle w:val="NormalWeb"/>
                          <w:overflowPunct w:val="0"/>
                          <w:spacing w:before="0" w:beforeAutospacing="0" w:after="120" w:afterAutospacing="0"/>
                          <w:jc w:val="both"/>
                        </w:pPr>
                        <w:r>
                          <w:rPr>
                            <w:rFonts w:ascii="Arial" w:hAnsi="Arial"/>
                            <w:b/>
                            <w:bCs/>
                            <w:sz w:val="16"/>
                            <w:szCs w:val="16"/>
                            <w:lang w:val="en-GB"/>
                          </w:rPr>
                          <w:t>Pattern 4</w:t>
                        </w:r>
                      </w:p>
                    </w:txbxContent>
                  </v:textbox>
                </v:shape>
                <w10:anchorlock/>
              </v:group>
            </w:pict>
          </mc:Fallback>
        </mc:AlternateContent>
      </w:r>
    </w:p>
    <w:p w14:paraId="758A3DB8" w14:textId="77777777" w:rsidR="00716DFC" w:rsidRPr="0001208A" w:rsidRDefault="00716DFC" w:rsidP="00716DFC">
      <w:pPr>
        <w:pStyle w:val="Caption"/>
      </w:pPr>
      <w:bookmarkStart w:id="189" w:name="_Ref471203547"/>
      <w:r>
        <w:t xml:space="preserve">Figure </w:t>
      </w:r>
      <w:r>
        <w:fldChar w:fldCharType="begin"/>
      </w:r>
      <w:r>
        <w:instrText xml:space="preserve"> SEQ Figure \* ARABIC </w:instrText>
      </w:r>
      <w:r>
        <w:fldChar w:fldCharType="separate"/>
      </w:r>
      <w:r w:rsidR="00F048A4">
        <w:rPr>
          <w:noProof/>
        </w:rPr>
        <w:t>2</w:t>
      </w:r>
      <w:r>
        <w:fldChar w:fldCharType="end"/>
      </w:r>
      <w:bookmarkEnd w:id="189"/>
      <w:r>
        <w:t xml:space="preserve">: The three different </w:t>
      </w:r>
      <w:r w:rsidR="00CC695F">
        <w:t xml:space="preserve">PTRS </w:t>
      </w:r>
      <w:r>
        <w:t>time density patterns under consideration</w:t>
      </w:r>
    </w:p>
    <w:p w14:paraId="536EB4DA" w14:textId="77777777" w:rsidR="00716DFC" w:rsidRDefault="0008645F" w:rsidP="00716DFC">
      <w:pPr>
        <w:jc w:val="left"/>
      </w:pPr>
      <w:r>
        <w:rPr>
          <w:noProof/>
          <w:lang w:val="en-US" w:eastAsia="en-US"/>
        </w:rPr>
        <w:drawing>
          <wp:inline distT="0" distB="0" distL="0" distR="0" wp14:anchorId="23601C1D" wp14:editId="39235AB4">
            <wp:extent cx="2886710" cy="2163445"/>
            <wp:effectExtent l="0" t="0" r="0" b="0"/>
            <wp:docPr id="58" name="Picture 2248" descr="Throughp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8" descr="Throughpu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86710" cy="2163445"/>
                    </a:xfrm>
                    <a:prstGeom prst="rect">
                      <a:avLst/>
                    </a:prstGeom>
                    <a:noFill/>
                    <a:ln>
                      <a:noFill/>
                    </a:ln>
                  </pic:spPr>
                </pic:pic>
              </a:graphicData>
            </a:graphic>
          </wp:inline>
        </w:drawing>
      </w:r>
      <w:r>
        <w:rPr>
          <w:noProof/>
          <w:lang w:val="en-US" w:eastAsia="en-US"/>
        </w:rPr>
        <w:drawing>
          <wp:inline distT="0" distB="0" distL="0" distR="0" wp14:anchorId="1C5B80E3" wp14:editId="7D6C419A">
            <wp:extent cx="2886710" cy="2163445"/>
            <wp:effectExtent l="0" t="0" r="0" b="0"/>
            <wp:docPr id="59" name="Picture 2247" descr="B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7" descr="BLE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86710" cy="2163445"/>
                    </a:xfrm>
                    <a:prstGeom prst="rect">
                      <a:avLst/>
                    </a:prstGeom>
                    <a:noFill/>
                    <a:ln>
                      <a:noFill/>
                    </a:ln>
                  </pic:spPr>
                </pic:pic>
              </a:graphicData>
            </a:graphic>
          </wp:inline>
        </w:drawing>
      </w:r>
    </w:p>
    <w:p w14:paraId="591CF685" w14:textId="77777777" w:rsidR="00716DFC" w:rsidRDefault="00716DFC" w:rsidP="00CC695F">
      <w:pPr>
        <w:jc w:val="left"/>
        <w:rPr>
          <w:b/>
        </w:rPr>
      </w:pPr>
      <w:bookmarkStart w:id="190" w:name="_Ref471734894"/>
      <w:r w:rsidRPr="00565485">
        <w:rPr>
          <w:b/>
        </w:rPr>
        <w:t xml:space="preserve">Figure </w:t>
      </w:r>
      <w:r w:rsidRPr="00565485">
        <w:rPr>
          <w:b/>
        </w:rPr>
        <w:fldChar w:fldCharType="begin"/>
      </w:r>
      <w:r w:rsidRPr="00565485">
        <w:rPr>
          <w:b/>
        </w:rPr>
        <w:instrText xml:space="preserve"> SEQ Figure \* ARABIC </w:instrText>
      </w:r>
      <w:r w:rsidRPr="00565485">
        <w:rPr>
          <w:b/>
        </w:rPr>
        <w:fldChar w:fldCharType="separate"/>
      </w:r>
      <w:r w:rsidR="00F048A4">
        <w:rPr>
          <w:b/>
          <w:noProof/>
        </w:rPr>
        <w:t>3</w:t>
      </w:r>
      <w:r w:rsidRPr="00565485">
        <w:rPr>
          <w:b/>
        </w:rPr>
        <w:fldChar w:fldCharType="end"/>
      </w:r>
      <w:bookmarkEnd w:id="190"/>
      <w:r>
        <w:rPr>
          <w:b/>
        </w:rPr>
        <w:t>: Simulation results</w:t>
      </w:r>
      <w:r w:rsidRPr="00565485">
        <w:rPr>
          <w:b/>
        </w:rPr>
        <w:t>, at 30 GHz using 60 kHz SC and 64-QAM code rate 5/6 and freq. density 2</w:t>
      </w:r>
    </w:p>
    <w:p w14:paraId="472A38AA" w14:textId="77777777" w:rsidR="00CC695F" w:rsidRPr="00CC695F" w:rsidRDefault="00CC695F" w:rsidP="00CC695F">
      <w:pPr>
        <w:jc w:val="left"/>
        <w:rPr>
          <w:b/>
        </w:rPr>
      </w:pPr>
    </w:p>
    <w:p w14:paraId="39CC9E43" w14:textId="77777777" w:rsidR="00716DFC" w:rsidRDefault="00716DFC" w:rsidP="00D20EF9">
      <w:r>
        <w:t xml:space="preserve">The first set of simulation results in </w:t>
      </w:r>
      <w:r w:rsidR="00D20EF9" w:rsidRPr="00D20EF9">
        <w:fldChar w:fldCharType="begin"/>
      </w:r>
      <w:r w:rsidR="00D20EF9" w:rsidRPr="00D20EF9">
        <w:instrText xml:space="preserve"> REF _Ref471734894 \h  \* MERGEFORMAT </w:instrText>
      </w:r>
      <w:r w:rsidR="00D20EF9" w:rsidRPr="00D20EF9">
        <w:fldChar w:fldCharType="separate"/>
      </w:r>
      <w:r w:rsidR="00D20EF9" w:rsidRPr="00D20EF9">
        <w:t xml:space="preserve">Figure </w:t>
      </w:r>
      <w:r w:rsidR="00D20EF9" w:rsidRPr="00D20EF9">
        <w:rPr>
          <w:noProof/>
        </w:rPr>
        <w:t>3</w:t>
      </w:r>
      <w:r w:rsidR="00D20EF9" w:rsidRPr="00D20EF9">
        <w:fldChar w:fldCharType="end"/>
      </w:r>
      <w:r w:rsidR="00D20EF9">
        <w:t xml:space="preserve"> </w:t>
      </w:r>
      <w:r>
        <w:t>we assume 30 GHz carrier frequency and a 60 kHz sub-carrier spacing. In previous contributions [1] we have observed that CPE compensation is needed for higher order modulation and that it is beneficial to limit the number of supported patterns to use the same PTRS patterns for all users. Hence we should assign PTRS patterns to support a target modulation at 30 GHz, we here assume this to be 64-QAM. First observation is that pattern 4 is too sparse and can be removed as a candidate pattern. Pattern 1 and 2 give very similar performance.</w:t>
      </w:r>
    </w:p>
    <w:p w14:paraId="79E03545" w14:textId="77777777" w:rsidR="00716DFC" w:rsidRDefault="0008645F" w:rsidP="00716DFC">
      <w:pPr>
        <w:jc w:val="left"/>
      </w:pPr>
      <w:r>
        <w:rPr>
          <w:noProof/>
          <w:lang w:val="en-US" w:eastAsia="en-US"/>
        </w:rPr>
        <w:drawing>
          <wp:inline distT="0" distB="0" distL="0" distR="0" wp14:anchorId="3D1DB98A" wp14:editId="3863C211">
            <wp:extent cx="2886710" cy="2163445"/>
            <wp:effectExtent l="0" t="0" r="0" b="0"/>
            <wp:docPr id="60" name="Picture 2250" descr="Throughp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0" descr="Throughpu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86710" cy="2163445"/>
                    </a:xfrm>
                    <a:prstGeom prst="rect">
                      <a:avLst/>
                    </a:prstGeom>
                    <a:noFill/>
                    <a:ln>
                      <a:noFill/>
                    </a:ln>
                  </pic:spPr>
                </pic:pic>
              </a:graphicData>
            </a:graphic>
          </wp:inline>
        </w:drawing>
      </w:r>
      <w:r>
        <w:rPr>
          <w:noProof/>
          <w:lang w:val="en-US" w:eastAsia="en-US"/>
        </w:rPr>
        <w:drawing>
          <wp:inline distT="0" distB="0" distL="0" distR="0" wp14:anchorId="6618E555" wp14:editId="6422E1F1">
            <wp:extent cx="2886710" cy="2163445"/>
            <wp:effectExtent l="0" t="0" r="0" b="0"/>
            <wp:docPr id="61" name="Picture 2249" descr="B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descr="BLER"/>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86710" cy="2163445"/>
                    </a:xfrm>
                    <a:prstGeom prst="rect">
                      <a:avLst/>
                    </a:prstGeom>
                    <a:noFill/>
                    <a:ln>
                      <a:noFill/>
                    </a:ln>
                  </pic:spPr>
                </pic:pic>
              </a:graphicData>
            </a:graphic>
          </wp:inline>
        </w:drawing>
      </w:r>
    </w:p>
    <w:p w14:paraId="29689C77" w14:textId="77777777" w:rsidR="00716DFC" w:rsidRDefault="00716DFC" w:rsidP="00716DFC">
      <w:pPr>
        <w:pStyle w:val="Caption"/>
      </w:pPr>
      <w:bookmarkStart w:id="191" w:name="_Ref471205571"/>
      <w:r>
        <w:t xml:space="preserve">Figure </w:t>
      </w:r>
      <w:r>
        <w:fldChar w:fldCharType="begin"/>
      </w:r>
      <w:r>
        <w:instrText xml:space="preserve"> SEQ Figure \* ARABIC </w:instrText>
      </w:r>
      <w:r>
        <w:fldChar w:fldCharType="separate"/>
      </w:r>
      <w:r w:rsidR="00F048A4">
        <w:rPr>
          <w:noProof/>
        </w:rPr>
        <w:t>4</w:t>
      </w:r>
      <w:r>
        <w:fldChar w:fldCharType="end"/>
      </w:r>
      <w:bookmarkEnd w:id="191"/>
      <w:r>
        <w:t>: Simulation results</w:t>
      </w:r>
      <w:r w:rsidRPr="00D46C9E">
        <w:t xml:space="preserve">, at </w:t>
      </w:r>
      <w:r>
        <w:t>60</w:t>
      </w:r>
      <w:r w:rsidRPr="00D46C9E">
        <w:t xml:space="preserve"> GHz using 60 kHz SC and 64-QAM code rate 5/6 and freq. density 2</w:t>
      </w:r>
    </w:p>
    <w:p w14:paraId="2D475993" w14:textId="77777777" w:rsidR="0031572C" w:rsidRDefault="00716DFC" w:rsidP="00BD5994">
      <w:r>
        <w:lastRenderedPageBreak/>
        <w:t>In the set of simulations results 2</w:t>
      </w:r>
      <w:r w:rsidR="00D20EF9">
        <w:t xml:space="preserve"> (</w:t>
      </w:r>
      <w:r w:rsidR="00D20EF9">
        <w:fldChar w:fldCharType="begin"/>
      </w:r>
      <w:r w:rsidR="00D20EF9">
        <w:instrText xml:space="preserve"> REF _Ref471205571 \h </w:instrText>
      </w:r>
      <w:r w:rsidR="00D20EF9">
        <w:fldChar w:fldCharType="separate"/>
      </w:r>
      <w:r w:rsidR="00D20EF9">
        <w:t xml:space="preserve">Figure </w:t>
      </w:r>
      <w:r w:rsidR="00D20EF9">
        <w:rPr>
          <w:noProof/>
        </w:rPr>
        <w:t>4</w:t>
      </w:r>
      <w:r w:rsidR="00D20EF9">
        <w:fldChar w:fldCharType="end"/>
      </w:r>
      <w:r w:rsidR="00D20EF9">
        <w:t>)</w:t>
      </w:r>
      <w:r>
        <w:t xml:space="preserve"> we investigate 60 GHz and observe none of the time PTRS patterns give sufficiently good phase noise suppression and only pattern 1 show sufficient performance to give clear benefits of 64-QAM modulation. A target BLER of 10% is not meet for any of the patterns at the used code-rate.</w:t>
      </w:r>
      <w:r w:rsidR="00C63C88">
        <w:t xml:space="preserve"> </w:t>
      </w:r>
      <w:r w:rsidR="00C63C88" w:rsidRPr="00B4144F">
        <w:t>The</w:t>
      </w:r>
      <w:r w:rsidR="00D56655" w:rsidRPr="00B4144F">
        <w:t xml:space="preserve"> high </w:t>
      </w:r>
      <w:r w:rsidR="00C63C88" w:rsidRPr="00B4144F">
        <w:t xml:space="preserve">degradation in the performance in this case is produced by the ICI (which is significant for very high frequencies). </w:t>
      </w:r>
      <w:r w:rsidR="00BD5994" w:rsidRPr="00B4144F">
        <w:t xml:space="preserve"> As shown in [1], the ICI effect is reduced if the subcarrier spacing is increased. Therefore, </w:t>
      </w:r>
      <w:r w:rsidR="00D56655" w:rsidRPr="00B4144F">
        <w:t xml:space="preserve">in order to improve </w:t>
      </w:r>
      <w:r w:rsidR="0031572C" w:rsidRPr="00B4144F">
        <w:t xml:space="preserve">the performance with 64-QAM (5/6) at 60 GHz </w:t>
      </w:r>
      <w:r w:rsidR="00D56655" w:rsidRPr="00B4144F">
        <w:t>the subcarrier spacing should be increased</w:t>
      </w:r>
      <w:r w:rsidR="0031572C" w:rsidRPr="00B4144F">
        <w:t>. We let for further study if by increasing the subcarrier spacing we get a good enough performance or if ICI compensation methods are needed.</w:t>
      </w:r>
    </w:p>
    <w:p w14:paraId="254415CD" w14:textId="77777777" w:rsidR="00716DFC" w:rsidRDefault="0008645F" w:rsidP="00716DFC">
      <w:pPr>
        <w:jc w:val="left"/>
      </w:pPr>
      <w:r>
        <w:rPr>
          <w:noProof/>
          <w:lang w:val="en-US" w:eastAsia="en-US"/>
        </w:rPr>
        <w:drawing>
          <wp:inline distT="0" distB="0" distL="0" distR="0" wp14:anchorId="2942C241" wp14:editId="0122FA14">
            <wp:extent cx="2886710" cy="2163445"/>
            <wp:effectExtent l="0" t="0" r="0" b="0"/>
            <wp:docPr id="62" name="Picture 2252" descr="Throughp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descr="Throughpu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86710" cy="2163445"/>
                    </a:xfrm>
                    <a:prstGeom prst="rect">
                      <a:avLst/>
                    </a:prstGeom>
                    <a:noFill/>
                    <a:ln>
                      <a:noFill/>
                    </a:ln>
                  </pic:spPr>
                </pic:pic>
              </a:graphicData>
            </a:graphic>
          </wp:inline>
        </w:drawing>
      </w:r>
      <w:r>
        <w:rPr>
          <w:noProof/>
          <w:lang w:val="en-US" w:eastAsia="en-US"/>
        </w:rPr>
        <w:drawing>
          <wp:inline distT="0" distB="0" distL="0" distR="0" wp14:anchorId="35E0892A" wp14:editId="01FAD712">
            <wp:extent cx="2886710" cy="2163445"/>
            <wp:effectExtent l="0" t="0" r="0" b="0"/>
            <wp:docPr id="63" name="Picture 2251" descr="B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descr="BLE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86710" cy="2163445"/>
                    </a:xfrm>
                    <a:prstGeom prst="rect">
                      <a:avLst/>
                    </a:prstGeom>
                    <a:noFill/>
                    <a:ln>
                      <a:noFill/>
                    </a:ln>
                  </pic:spPr>
                </pic:pic>
              </a:graphicData>
            </a:graphic>
          </wp:inline>
        </w:drawing>
      </w:r>
    </w:p>
    <w:p w14:paraId="40051232" w14:textId="77777777" w:rsidR="00716DFC" w:rsidRDefault="00716DFC" w:rsidP="00716DFC">
      <w:pPr>
        <w:pStyle w:val="Caption"/>
      </w:pPr>
      <w:bookmarkStart w:id="192" w:name="_Ref471735050"/>
      <w:r>
        <w:t xml:space="preserve">Figure </w:t>
      </w:r>
      <w:r>
        <w:fldChar w:fldCharType="begin"/>
      </w:r>
      <w:r>
        <w:instrText xml:space="preserve"> SEQ Figure \* ARABIC </w:instrText>
      </w:r>
      <w:r>
        <w:fldChar w:fldCharType="separate"/>
      </w:r>
      <w:r w:rsidR="00F048A4">
        <w:rPr>
          <w:noProof/>
        </w:rPr>
        <w:t>5</w:t>
      </w:r>
      <w:r>
        <w:fldChar w:fldCharType="end"/>
      </w:r>
      <w:bookmarkEnd w:id="192"/>
      <w:r>
        <w:t>: Simulation results</w:t>
      </w:r>
      <w:r w:rsidRPr="00D46C9E">
        <w:t xml:space="preserve">, at </w:t>
      </w:r>
      <w:r>
        <w:t>30</w:t>
      </w:r>
      <w:r w:rsidRPr="00D46C9E">
        <w:t xml:space="preserve"> GHz using 60 kHz SC and </w:t>
      </w:r>
      <w:r>
        <w:t>16-QAM code rate 3/4</w:t>
      </w:r>
      <w:r w:rsidRPr="00D46C9E">
        <w:t xml:space="preserve"> and freq. density 2</w:t>
      </w:r>
    </w:p>
    <w:p w14:paraId="1D97CEE6" w14:textId="77777777" w:rsidR="00716DFC" w:rsidRDefault="00716DFC" w:rsidP="007C3540">
      <w:r>
        <w:t xml:space="preserve">In the case of 30 GHz and 16-QAM </w:t>
      </w:r>
      <w:r w:rsidR="00D20EF9">
        <w:t>(</w:t>
      </w:r>
      <w:r w:rsidR="00D20EF9">
        <w:fldChar w:fldCharType="begin"/>
      </w:r>
      <w:r w:rsidR="00D20EF9">
        <w:instrText xml:space="preserve"> REF _Ref471735050 \h </w:instrText>
      </w:r>
      <w:r w:rsidR="007C3540">
        <w:instrText xml:space="preserve"> \* MERGEFORMAT </w:instrText>
      </w:r>
      <w:r w:rsidR="00D20EF9">
        <w:fldChar w:fldCharType="separate"/>
      </w:r>
      <w:r w:rsidR="00D20EF9">
        <w:t xml:space="preserve">Figure </w:t>
      </w:r>
      <w:r w:rsidR="00D20EF9">
        <w:rPr>
          <w:noProof/>
        </w:rPr>
        <w:t>5</w:t>
      </w:r>
      <w:r w:rsidR="00D20EF9">
        <w:fldChar w:fldCharType="end"/>
      </w:r>
      <w:r w:rsidR="00D20EF9">
        <w:t xml:space="preserve">) </w:t>
      </w:r>
      <w:r>
        <w:t>the pattern 1 gives too high overhead, while pattern 2 and 4 are very similar with a slight advantage to pattern 4.</w:t>
      </w:r>
    </w:p>
    <w:p w14:paraId="63E91303" w14:textId="77777777" w:rsidR="00716DFC" w:rsidRDefault="0008645F" w:rsidP="00716DFC">
      <w:pPr>
        <w:jc w:val="left"/>
      </w:pPr>
      <w:r>
        <w:rPr>
          <w:noProof/>
          <w:lang w:val="en-US" w:eastAsia="en-US"/>
        </w:rPr>
        <w:drawing>
          <wp:inline distT="0" distB="0" distL="0" distR="0" wp14:anchorId="0F197F12" wp14:editId="602C8B7D">
            <wp:extent cx="2886710" cy="2163445"/>
            <wp:effectExtent l="0" t="0" r="0" b="0"/>
            <wp:docPr id="64" name="Picture 2254" descr="Throughp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4" descr="Throughpu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86710" cy="2163445"/>
                    </a:xfrm>
                    <a:prstGeom prst="rect">
                      <a:avLst/>
                    </a:prstGeom>
                    <a:noFill/>
                    <a:ln>
                      <a:noFill/>
                    </a:ln>
                  </pic:spPr>
                </pic:pic>
              </a:graphicData>
            </a:graphic>
          </wp:inline>
        </w:drawing>
      </w:r>
      <w:r>
        <w:rPr>
          <w:noProof/>
          <w:lang w:val="en-US" w:eastAsia="en-US"/>
        </w:rPr>
        <w:drawing>
          <wp:inline distT="0" distB="0" distL="0" distR="0" wp14:anchorId="27F022DD" wp14:editId="427633B4">
            <wp:extent cx="2886710" cy="2163445"/>
            <wp:effectExtent l="0" t="0" r="0" b="0"/>
            <wp:docPr id="65" name="Picture 2253" descr="B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descr="BLER"/>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86710" cy="2163445"/>
                    </a:xfrm>
                    <a:prstGeom prst="rect">
                      <a:avLst/>
                    </a:prstGeom>
                    <a:noFill/>
                    <a:ln>
                      <a:noFill/>
                    </a:ln>
                  </pic:spPr>
                </pic:pic>
              </a:graphicData>
            </a:graphic>
          </wp:inline>
        </w:drawing>
      </w:r>
    </w:p>
    <w:p w14:paraId="7F8B4289" w14:textId="77777777" w:rsidR="00716DFC" w:rsidRDefault="00716DFC" w:rsidP="00716DFC">
      <w:pPr>
        <w:pStyle w:val="Caption"/>
      </w:pPr>
      <w:r>
        <w:t xml:space="preserve">Figure </w:t>
      </w:r>
      <w:r>
        <w:fldChar w:fldCharType="begin"/>
      </w:r>
      <w:r>
        <w:instrText xml:space="preserve"> SEQ Figure \* ARABIC </w:instrText>
      </w:r>
      <w:r>
        <w:fldChar w:fldCharType="separate"/>
      </w:r>
      <w:r w:rsidR="00F048A4">
        <w:rPr>
          <w:noProof/>
        </w:rPr>
        <w:t>6</w:t>
      </w:r>
      <w:r>
        <w:fldChar w:fldCharType="end"/>
      </w:r>
      <w:r>
        <w:t>: Simulation results</w:t>
      </w:r>
      <w:r w:rsidRPr="00D46C9E">
        <w:t xml:space="preserve">, at </w:t>
      </w:r>
      <w:r>
        <w:t>60</w:t>
      </w:r>
      <w:r w:rsidRPr="00D46C9E">
        <w:t xml:space="preserve"> GHz using 60 kHz SC and </w:t>
      </w:r>
      <w:r>
        <w:t>16-QAM code rate 3/4</w:t>
      </w:r>
      <w:r w:rsidRPr="00D46C9E">
        <w:t xml:space="preserve"> and freq. density 2</w:t>
      </w:r>
    </w:p>
    <w:p w14:paraId="1C8489EB" w14:textId="77777777" w:rsidR="00C63C88" w:rsidRDefault="00716DFC" w:rsidP="007C3540">
      <w:r>
        <w:t xml:space="preserve">As observe above the 64-QAM case could not be supported well in the 60 GHz </w:t>
      </w:r>
      <w:r w:rsidR="001B0335">
        <w:t xml:space="preserve">and 60 kHz </w:t>
      </w:r>
      <w:r>
        <w:t>case, switching to 16-QAM implies that both pattern 1 and 2 works with a slight advantage to pattern 2.</w:t>
      </w:r>
    </w:p>
    <w:p w14:paraId="23ABB17F" w14:textId="77777777" w:rsidR="00716DFC" w:rsidRDefault="00716DFC" w:rsidP="00716DFC">
      <w:pPr>
        <w:jc w:val="left"/>
      </w:pPr>
    </w:p>
    <w:p w14:paraId="0CC526AA" w14:textId="77777777" w:rsidR="00716DFC" w:rsidRDefault="00716DFC" w:rsidP="00C01BE4">
      <w:pPr>
        <w:pStyle w:val="Heading2"/>
      </w:pPr>
      <w:r>
        <w:t>PTRS frequency density</w:t>
      </w:r>
    </w:p>
    <w:p w14:paraId="0268ECDA" w14:textId="77777777" w:rsidR="00716DFC" w:rsidRDefault="00716DFC" w:rsidP="007C3540">
      <w:r>
        <w:t>In this section we switch to investigating the needed frequency density if we have the highest density in time-domain. I.e. is there a need for additional processing gain in the CPE estimation. Additional processing gain can also be achieved through more advanced receiver design, including multi-antenna processing for multi-layer transmissions. Hence the conclusions in this section will favour quite high density. In practice if pattern 1 is standardized, some scenarios can utilize the relatively high time density in relation to the phase-noise process to gain processing gain. This is not done here to simplify the analysis.</w:t>
      </w:r>
    </w:p>
    <w:p w14:paraId="0E53174D" w14:textId="77777777" w:rsidR="00716DFC" w:rsidRDefault="00716DFC" w:rsidP="00716DFC">
      <w:pPr>
        <w:jc w:val="left"/>
      </w:pPr>
    </w:p>
    <w:p w14:paraId="24B1AFFB" w14:textId="77777777" w:rsidR="00716DFC" w:rsidRDefault="0008645F" w:rsidP="00716DFC">
      <w:pPr>
        <w:jc w:val="left"/>
      </w:pPr>
      <w:r>
        <w:rPr>
          <w:noProof/>
          <w:lang w:val="en-US" w:eastAsia="en-US"/>
        </w:rPr>
        <w:lastRenderedPageBreak/>
        <w:drawing>
          <wp:inline distT="0" distB="0" distL="0" distR="0" wp14:anchorId="4BAA5BCE" wp14:editId="6190B863">
            <wp:extent cx="2886710" cy="2163445"/>
            <wp:effectExtent l="0" t="0" r="0" b="0"/>
            <wp:docPr id="66" name="Picture 2259" descr="Throughp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9" descr="Throughpu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86710" cy="2163445"/>
                    </a:xfrm>
                    <a:prstGeom prst="rect">
                      <a:avLst/>
                    </a:prstGeom>
                    <a:noFill/>
                    <a:ln>
                      <a:noFill/>
                    </a:ln>
                  </pic:spPr>
                </pic:pic>
              </a:graphicData>
            </a:graphic>
          </wp:inline>
        </w:drawing>
      </w:r>
      <w:r>
        <w:rPr>
          <w:noProof/>
          <w:lang w:val="en-US" w:eastAsia="en-US"/>
        </w:rPr>
        <w:drawing>
          <wp:inline distT="0" distB="0" distL="0" distR="0" wp14:anchorId="07FEA3E8" wp14:editId="4EE2AB03">
            <wp:extent cx="2886710" cy="2163445"/>
            <wp:effectExtent l="0" t="0" r="0" b="0"/>
            <wp:docPr id="67" name="Picture 2258" descr="B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8" descr="BLE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86710" cy="2163445"/>
                    </a:xfrm>
                    <a:prstGeom prst="rect">
                      <a:avLst/>
                    </a:prstGeom>
                    <a:noFill/>
                    <a:ln>
                      <a:noFill/>
                    </a:ln>
                  </pic:spPr>
                </pic:pic>
              </a:graphicData>
            </a:graphic>
          </wp:inline>
        </w:drawing>
      </w:r>
    </w:p>
    <w:p w14:paraId="4FB8F3D8" w14:textId="77777777" w:rsidR="00716DFC" w:rsidRDefault="00716DFC" w:rsidP="00716DFC">
      <w:pPr>
        <w:pStyle w:val="Caption"/>
      </w:pPr>
      <w:bookmarkStart w:id="193" w:name="_Ref471735175"/>
      <w:r>
        <w:t xml:space="preserve">Figure </w:t>
      </w:r>
      <w:r>
        <w:fldChar w:fldCharType="begin"/>
      </w:r>
      <w:r>
        <w:instrText xml:space="preserve"> SEQ Figure \* ARABIC </w:instrText>
      </w:r>
      <w:r>
        <w:fldChar w:fldCharType="separate"/>
      </w:r>
      <w:r w:rsidR="00F048A4">
        <w:rPr>
          <w:noProof/>
        </w:rPr>
        <w:t>7</w:t>
      </w:r>
      <w:r>
        <w:fldChar w:fldCharType="end"/>
      </w:r>
      <w:bookmarkEnd w:id="193"/>
      <w:r>
        <w:t>: Simulation results</w:t>
      </w:r>
      <w:r w:rsidRPr="00D46C9E">
        <w:t xml:space="preserve">, at </w:t>
      </w:r>
      <w:r>
        <w:t>30</w:t>
      </w:r>
      <w:r w:rsidRPr="00D46C9E">
        <w:t xml:space="preserve"> GHz using 60 kHz SC and </w:t>
      </w:r>
      <w:r>
        <w:t>64-QAM code rate 5/6</w:t>
      </w:r>
      <w:r w:rsidRPr="00D46C9E">
        <w:t xml:space="preserve"> and </w:t>
      </w:r>
      <w:r>
        <w:t>time</w:t>
      </w:r>
      <w:r w:rsidRPr="00D46C9E">
        <w:t xml:space="preserve">. density </w:t>
      </w:r>
      <w:r>
        <w:t>pattern 1</w:t>
      </w:r>
    </w:p>
    <w:p w14:paraId="056F8023" w14:textId="77777777" w:rsidR="00716DFC" w:rsidRDefault="00716DFC" w:rsidP="00716DFC">
      <w:pPr>
        <w:jc w:val="left"/>
      </w:pPr>
      <w:r>
        <w:t>In the case of 64-QAM and 30 GHz</w:t>
      </w:r>
      <w:r w:rsidR="007C3540">
        <w:t xml:space="preserve"> (</w:t>
      </w:r>
      <w:r w:rsidR="007C3540">
        <w:fldChar w:fldCharType="begin"/>
      </w:r>
      <w:r w:rsidR="007C3540">
        <w:instrText xml:space="preserve"> REF _Ref471735175 \h </w:instrText>
      </w:r>
      <w:r w:rsidR="007C3540">
        <w:fldChar w:fldCharType="separate"/>
      </w:r>
      <w:r w:rsidR="007C3540">
        <w:t xml:space="preserve">Figure </w:t>
      </w:r>
      <w:r w:rsidR="007C3540">
        <w:rPr>
          <w:noProof/>
        </w:rPr>
        <w:t>7</w:t>
      </w:r>
      <w:r w:rsidR="007C3540">
        <w:fldChar w:fldCharType="end"/>
      </w:r>
      <w:r w:rsidR="007C3540">
        <w:t>)</w:t>
      </w:r>
      <w:r>
        <w:t xml:space="preserve"> a higher frequency density seems to pay off at reasonable SNR.</w:t>
      </w:r>
    </w:p>
    <w:p w14:paraId="219369F3" w14:textId="77777777" w:rsidR="00716DFC" w:rsidRDefault="0008645F" w:rsidP="00716DFC">
      <w:pPr>
        <w:jc w:val="left"/>
      </w:pPr>
      <w:r>
        <w:rPr>
          <w:noProof/>
          <w:lang w:val="en-US" w:eastAsia="en-US"/>
        </w:rPr>
        <w:drawing>
          <wp:inline distT="0" distB="0" distL="0" distR="0" wp14:anchorId="68C7609D" wp14:editId="43D24EA9">
            <wp:extent cx="2886710" cy="2163445"/>
            <wp:effectExtent l="0" t="0" r="0" b="0"/>
            <wp:docPr id="68" name="Picture 2" descr="Throughp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hroughpu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86710" cy="2163445"/>
                    </a:xfrm>
                    <a:prstGeom prst="rect">
                      <a:avLst/>
                    </a:prstGeom>
                    <a:noFill/>
                    <a:ln>
                      <a:noFill/>
                    </a:ln>
                  </pic:spPr>
                </pic:pic>
              </a:graphicData>
            </a:graphic>
          </wp:inline>
        </w:drawing>
      </w:r>
      <w:r>
        <w:rPr>
          <w:noProof/>
          <w:lang w:val="en-US" w:eastAsia="en-US"/>
        </w:rPr>
        <w:drawing>
          <wp:inline distT="0" distB="0" distL="0" distR="0" wp14:anchorId="76208B3F" wp14:editId="598AF8A1">
            <wp:extent cx="2886710" cy="2163445"/>
            <wp:effectExtent l="0" t="0" r="0" b="0"/>
            <wp:docPr id="69" name="Picture 1" descr="B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LER"/>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86710" cy="2163445"/>
                    </a:xfrm>
                    <a:prstGeom prst="rect">
                      <a:avLst/>
                    </a:prstGeom>
                    <a:noFill/>
                    <a:ln>
                      <a:noFill/>
                    </a:ln>
                  </pic:spPr>
                </pic:pic>
              </a:graphicData>
            </a:graphic>
          </wp:inline>
        </w:drawing>
      </w:r>
    </w:p>
    <w:p w14:paraId="2F5461B3" w14:textId="77777777" w:rsidR="00716DFC" w:rsidRPr="00403802" w:rsidRDefault="00716DFC" w:rsidP="00716DFC">
      <w:pPr>
        <w:jc w:val="left"/>
        <w:rPr>
          <w:b/>
        </w:rPr>
      </w:pPr>
      <w:bookmarkStart w:id="194" w:name="_Ref471735195"/>
      <w:r w:rsidRPr="00403802">
        <w:rPr>
          <w:b/>
        </w:rPr>
        <w:t xml:space="preserve">Figure </w:t>
      </w:r>
      <w:r w:rsidRPr="00403802">
        <w:rPr>
          <w:b/>
        </w:rPr>
        <w:fldChar w:fldCharType="begin"/>
      </w:r>
      <w:r w:rsidRPr="00403802">
        <w:rPr>
          <w:b/>
        </w:rPr>
        <w:instrText xml:space="preserve"> SEQ Figure \* ARABIC </w:instrText>
      </w:r>
      <w:r w:rsidRPr="00403802">
        <w:rPr>
          <w:b/>
        </w:rPr>
        <w:fldChar w:fldCharType="separate"/>
      </w:r>
      <w:r w:rsidR="00F048A4">
        <w:rPr>
          <w:b/>
          <w:noProof/>
        </w:rPr>
        <w:t>8</w:t>
      </w:r>
      <w:r w:rsidRPr="00403802">
        <w:rPr>
          <w:b/>
        </w:rPr>
        <w:fldChar w:fldCharType="end"/>
      </w:r>
      <w:bookmarkEnd w:id="194"/>
      <w:r w:rsidRPr="00403802">
        <w:rPr>
          <w:b/>
        </w:rPr>
        <w:t xml:space="preserve">: Simulation results, at </w:t>
      </w:r>
      <w:r>
        <w:rPr>
          <w:b/>
        </w:rPr>
        <w:t>6</w:t>
      </w:r>
      <w:r w:rsidRPr="00403802">
        <w:rPr>
          <w:b/>
        </w:rPr>
        <w:t>0 GHz using 60 kHz SC and 64-QAM code rate 5/6 and time. density pattern 1</w:t>
      </w:r>
    </w:p>
    <w:p w14:paraId="5334E25F" w14:textId="77777777" w:rsidR="00716DFC" w:rsidRDefault="00716DFC" w:rsidP="00716DFC">
      <w:pPr>
        <w:jc w:val="left"/>
      </w:pPr>
      <w:r>
        <w:t xml:space="preserve">In the case of 64-QAM and 60 GHz </w:t>
      </w:r>
      <w:r w:rsidR="007C3540">
        <w:t>(</w:t>
      </w:r>
      <w:r w:rsidR="007C3540" w:rsidRPr="007C3540">
        <w:fldChar w:fldCharType="begin"/>
      </w:r>
      <w:r w:rsidR="007C3540" w:rsidRPr="007C3540">
        <w:instrText xml:space="preserve"> REF _Ref471735195 \h  \* MERGEFORMAT </w:instrText>
      </w:r>
      <w:r w:rsidR="007C3540" w:rsidRPr="007C3540">
        <w:fldChar w:fldCharType="separate"/>
      </w:r>
      <w:r w:rsidR="007C3540" w:rsidRPr="007C3540">
        <w:t xml:space="preserve">Figure </w:t>
      </w:r>
      <w:r w:rsidR="007C3540" w:rsidRPr="007C3540">
        <w:rPr>
          <w:noProof/>
        </w:rPr>
        <w:t>8</w:t>
      </w:r>
      <w:r w:rsidR="007C3540" w:rsidRPr="007C3540">
        <w:fldChar w:fldCharType="end"/>
      </w:r>
      <w:r w:rsidR="007C3540">
        <w:t xml:space="preserve">) </w:t>
      </w:r>
      <w:r>
        <w:t>the higher density is even more beneficial.</w:t>
      </w:r>
    </w:p>
    <w:p w14:paraId="2EDD4841" w14:textId="77777777" w:rsidR="00716DFC" w:rsidRDefault="00716DFC" w:rsidP="00716DFC">
      <w:pPr>
        <w:jc w:val="left"/>
      </w:pPr>
    </w:p>
    <w:p w14:paraId="7A29B51C" w14:textId="77777777" w:rsidR="00716DFC" w:rsidRDefault="0008645F" w:rsidP="00716DFC">
      <w:pPr>
        <w:jc w:val="left"/>
      </w:pPr>
      <w:r>
        <w:rPr>
          <w:noProof/>
          <w:lang w:val="en-US" w:eastAsia="en-US"/>
        </w:rPr>
        <w:drawing>
          <wp:inline distT="0" distB="0" distL="0" distR="0" wp14:anchorId="4371255C" wp14:editId="66B31156">
            <wp:extent cx="2886710" cy="2163445"/>
            <wp:effectExtent l="0" t="0" r="0" b="0"/>
            <wp:docPr id="70" name="Picture 6" descr="Throughp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hroughpu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86710" cy="2163445"/>
                    </a:xfrm>
                    <a:prstGeom prst="rect">
                      <a:avLst/>
                    </a:prstGeom>
                    <a:noFill/>
                    <a:ln>
                      <a:noFill/>
                    </a:ln>
                  </pic:spPr>
                </pic:pic>
              </a:graphicData>
            </a:graphic>
          </wp:inline>
        </w:drawing>
      </w:r>
      <w:r>
        <w:rPr>
          <w:noProof/>
          <w:lang w:val="en-US" w:eastAsia="en-US"/>
        </w:rPr>
        <w:drawing>
          <wp:inline distT="0" distB="0" distL="0" distR="0" wp14:anchorId="7EAD050D" wp14:editId="4EA7CABE">
            <wp:extent cx="2886710" cy="2163445"/>
            <wp:effectExtent l="0" t="0" r="0" b="0"/>
            <wp:docPr id="71" name="Picture 5" descr="B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LER"/>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86710" cy="2163445"/>
                    </a:xfrm>
                    <a:prstGeom prst="rect">
                      <a:avLst/>
                    </a:prstGeom>
                    <a:noFill/>
                    <a:ln>
                      <a:noFill/>
                    </a:ln>
                  </pic:spPr>
                </pic:pic>
              </a:graphicData>
            </a:graphic>
          </wp:inline>
        </w:drawing>
      </w:r>
    </w:p>
    <w:p w14:paraId="2D15E8A9" w14:textId="77777777" w:rsidR="00716DFC" w:rsidRDefault="00716DFC" w:rsidP="00716DFC">
      <w:pPr>
        <w:jc w:val="left"/>
      </w:pPr>
      <w:r w:rsidRPr="00403802">
        <w:rPr>
          <w:b/>
        </w:rPr>
        <w:t xml:space="preserve">Figure </w:t>
      </w:r>
      <w:r w:rsidRPr="00403802">
        <w:rPr>
          <w:b/>
        </w:rPr>
        <w:fldChar w:fldCharType="begin"/>
      </w:r>
      <w:r w:rsidRPr="00403802">
        <w:rPr>
          <w:b/>
        </w:rPr>
        <w:instrText xml:space="preserve"> SEQ Figure \* ARABIC </w:instrText>
      </w:r>
      <w:r w:rsidRPr="00403802">
        <w:rPr>
          <w:b/>
        </w:rPr>
        <w:fldChar w:fldCharType="separate"/>
      </w:r>
      <w:r w:rsidR="00F048A4">
        <w:rPr>
          <w:b/>
          <w:noProof/>
        </w:rPr>
        <w:t>9</w:t>
      </w:r>
      <w:r w:rsidRPr="00403802">
        <w:rPr>
          <w:b/>
        </w:rPr>
        <w:fldChar w:fldCharType="end"/>
      </w:r>
      <w:r w:rsidRPr="00403802">
        <w:rPr>
          <w:b/>
        </w:rPr>
        <w:t xml:space="preserve">: Simulation results, at </w:t>
      </w:r>
      <w:r>
        <w:rPr>
          <w:b/>
        </w:rPr>
        <w:t>3</w:t>
      </w:r>
      <w:r w:rsidRPr="00403802">
        <w:rPr>
          <w:b/>
        </w:rPr>
        <w:t xml:space="preserve">0 GHz using 60 kHz SC and </w:t>
      </w:r>
      <w:r>
        <w:rPr>
          <w:b/>
        </w:rPr>
        <w:t>16</w:t>
      </w:r>
      <w:r w:rsidRPr="00403802">
        <w:rPr>
          <w:b/>
        </w:rPr>
        <w:t xml:space="preserve">-QAM code rate </w:t>
      </w:r>
      <w:r>
        <w:rPr>
          <w:b/>
        </w:rPr>
        <w:t>3</w:t>
      </w:r>
      <w:r w:rsidRPr="00403802">
        <w:rPr>
          <w:b/>
        </w:rPr>
        <w:t>/</w:t>
      </w:r>
      <w:r>
        <w:rPr>
          <w:b/>
        </w:rPr>
        <w:t>4</w:t>
      </w:r>
      <w:r w:rsidRPr="00403802">
        <w:rPr>
          <w:b/>
        </w:rPr>
        <w:t xml:space="preserve"> and time. density pattern 1</w:t>
      </w:r>
    </w:p>
    <w:p w14:paraId="3C8B6E0A" w14:textId="77777777" w:rsidR="00716DFC" w:rsidRDefault="00716DFC" w:rsidP="00716DFC">
      <w:pPr>
        <w:jc w:val="left"/>
      </w:pPr>
    </w:p>
    <w:p w14:paraId="4C095CE2" w14:textId="77777777" w:rsidR="00716DFC" w:rsidRDefault="00716DFC" w:rsidP="00AC733F">
      <w:r>
        <w:lastRenderedPageBreak/>
        <w:t>The same observation follow for 16-QAM, were at high SNR a slight advantage of lower overhead can be seen.</w:t>
      </w:r>
    </w:p>
    <w:p w14:paraId="1E3D2F7B" w14:textId="77777777" w:rsidR="00716DFC" w:rsidRDefault="0008645F" w:rsidP="00716DFC">
      <w:pPr>
        <w:jc w:val="left"/>
      </w:pPr>
      <w:r>
        <w:rPr>
          <w:noProof/>
          <w:lang w:val="en-US" w:eastAsia="en-US"/>
        </w:rPr>
        <w:drawing>
          <wp:inline distT="0" distB="0" distL="0" distR="0" wp14:anchorId="1619C127" wp14:editId="7513BEBF">
            <wp:extent cx="2886710" cy="2163445"/>
            <wp:effectExtent l="0" t="0" r="0" b="0"/>
            <wp:docPr id="72" name="Picture 4" descr="Throughp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hroughput"/>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86710" cy="2163445"/>
                    </a:xfrm>
                    <a:prstGeom prst="rect">
                      <a:avLst/>
                    </a:prstGeom>
                    <a:noFill/>
                    <a:ln>
                      <a:noFill/>
                    </a:ln>
                  </pic:spPr>
                </pic:pic>
              </a:graphicData>
            </a:graphic>
          </wp:inline>
        </w:drawing>
      </w:r>
      <w:r>
        <w:rPr>
          <w:noProof/>
          <w:lang w:val="en-US" w:eastAsia="en-US"/>
        </w:rPr>
        <w:drawing>
          <wp:inline distT="0" distB="0" distL="0" distR="0" wp14:anchorId="11898D77" wp14:editId="6504CD3E">
            <wp:extent cx="2886710" cy="2163445"/>
            <wp:effectExtent l="0" t="0" r="0" b="0"/>
            <wp:docPr id="73" name="Picture 3" descr="B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LER"/>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86710" cy="2163445"/>
                    </a:xfrm>
                    <a:prstGeom prst="rect">
                      <a:avLst/>
                    </a:prstGeom>
                    <a:noFill/>
                    <a:ln>
                      <a:noFill/>
                    </a:ln>
                  </pic:spPr>
                </pic:pic>
              </a:graphicData>
            </a:graphic>
          </wp:inline>
        </w:drawing>
      </w:r>
    </w:p>
    <w:p w14:paraId="2C53524F" w14:textId="77777777" w:rsidR="00716DFC" w:rsidRPr="007C3540" w:rsidRDefault="00716DFC" w:rsidP="00716DFC">
      <w:pPr>
        <w:jc w:val="left"/>
        <w:rPr>
          <w:b/>
        </w:rPr>
      </w:pPr>
      <w:r w:rsidRPr="00403802">
        <w:rPr>
          <w:b/>
        </w:rPr>
        <w:t xml:space="preserve">Figure </w:t>
      </w:r>
      <w:r w:rsidRPr="00403802">
        <w:rPr>
          <w:b/>
        </w:rPr>
        <w:fldChar w:fldCharType="begin"/>
      </w:r>
      <w:r w:rsidRPr="00403802">
        <w:rPr>
          <w:b/>
        </w:rPr>
        <w:instrText xml:space="preserve"> SEQ Figure \* ARABIC </w:instrText>
      </w:r>
      <w:r w:rsidRPr="00403802">
        <w:rPr>
          <w:b/>
        </w:rPr>
        <w:fldChar w:fldCharType="separate"/>
      </w:r>
      <w:r w:rsidR="00F048A4">
        <w:rPr>
          <w:b/>
          <w:noProof/>
        </w:rPr>
        <w:t>10</w:t>
      </w:r>
      <w:r w:rsidRPr="00403802">
        <w:rPr>
          <w:b/>
        </w:rPr>
        <w:fldChar w:fldCharType="end"/>
      </w:r>
      <w:r w:rsidRPr="00403802">
        <w:rPr>
          <w:b/>
        </w:rPr>
        <w:t xml:space="preserve">: Simulation results, at </w:t>
      </w:r>
      <w:r>
        <w:rPr>
          <w:b/>
        </w:rPr>
        <w:t>6</w:t>
      </w:r>
      <w:r w:rsidRPr="00403802">
        <w:rPr>
          <w:b/>
        </w:rPr>
        <w:t xml:space="preserve">0 GHz using 60 kHz SC and </w:t>
      </w:r>
      <w:r>
        <w:rPr>
          <w:b/>
        </w:rPr>
        <w:t>16</w:t>
      </w:r>
      <w:r w:rsidRPr="00403802">
        <w:rPr>
          <w:b/>
        </w:rPr>
        <w:t xml:space="preserve">-QAM code rate </w:t>
      </w:r>
      <w:r>
        <w:rPr>
          <w:b/>
        </w:rPr>
        <w:t>3</w:t>
      </w:r>
      <w:r w:rsidRPr="00403802">
        <w:rPr>
          <w:b/>
        </w:rPr>
        <w:t>/</w:t>
      </w:r>
      <w:r>
        <w:rPr>
          <w:b/>
        </w:rPr>
        <w:t>4</w:t>
      </w:r>
      <w:r w:rsidRPr="00403802">
        <w:rPr>
          <w:b/>
        </w:rPr>
        <w:t xml:space="preserve"> and time. density pattern 1</w:t>
      </w:r>
    </w:p>
    <w:p w14:paraId="13896543" w14:textId="77777777" w:rsidR="00716DFC" w:rsidRDefault="00716DFC" w:rsidP="00716DFC">
      <w:pPr>
        <w:jc w:val="left"/>
      </w:pPr>
      <w:r>
        <w:t>As previous results the high density with PTRS in every second PRB show favourable results.</w:t>
      </w:r>
    </w:p>
    <w:p w14:paraId="18FE7689" w14:textId="77777777" w:rsidR="00716DFC" w:rsidRPr="00180DD2" w:rsidRDefault="005E1002" w:rsidP="00C01BE4">
      <w:pPr>
        <w:pStyle w:val="Heading2"/>
      </w:pPr>
      <w:r>
        <w:t>Conclusions from simulation results</w:t>
      </w:r>
    </w:p>
    <w:p w14:paraId="75162C46" w14:textId="6D8121A7" w:rsidR="00716DFC" w:rsidRDefault="005E1002" w:rsidP="00C01BE4">
      <w:r>
        <w:t xml:space="preserve">In the previous subsections, we have looked at the link performance, at different carrier frequencies and subcarrier spacing, for different time and frequency </w:t>
      </w:r>
      <w:proofErr w:type="spellStart"/>
      <w:r>
        <w:t>densiy</w:t>
      </w:r>
      <w:proofErr w:type="spellEnd"/>
      <w:r>
        <w:t xml:space="preserve"> of the PTRS signal. </w:t>
      </w:r>
      <w:r w:rsidR="008C4C59">
        <w:t xml:space="preserve">From the SISO simulation </w:t>
      </w:r>
      <w:r>
        <w:t>presented above, the following observations are made</w:t>
      </w:r>
      <w:r w:rsidR="00716DFC" w:rsidRPr="005E4547">
        <w:t>:</w:t>
      </w:r>
    </w:p>
    <w:p w14:paraId="6EAD76B5" w14:textId="77777777" w:rsidR="00716DFC" w:rsidRPr="00BE6C24" w:rsidRDefault="00716DFC" w:rsidP="00AC733F">
      <w:pPr>
        <w:pStyle w:val="TOC1"/>
        <w:jc w:val="both"/>
      </w:pPr>
      <w:r w:rsidRPr="00BE6C24">
        <w:fldChar w:fldCharType="begin"/>
      </w:r>
      <w:r w:rsidRPr="00BE6C24">
        <w:instrText xml:space="preserve"> TOC \n \h \z \t "Observation,1" </w:instrText>
      </w:r>
      <w:r w:rsidRPr="00BE6C24">
        <w:fldChar w:fldCharType="separate"/>
      </w:r>
      <w:hyperlink w:anchor="_Toc465236016" w:history="1">
        <w:r w:rsidRPr="00FE4346">
          <w:t>Observation</w:t>
        </w:r>
        <w:r w:rsidR="00F27528">
          <w:t xml:space="preserve"> 8</w:t>
        </w:r>
        <w:r w:rsidRPr="00BE6C24">
          <w:tab/>
          <w:t xml:space="preserve">PTRS is needed in every </w:t>
        </w:r>
        <w:r>
          <w:t>OFDM-symbol</w:t>
        </w:r>
        <w:r w:rsidRPr="00BE6C24">
          <w:t xml:space="preserve"> to support 64-QAM at 30 GHz 60 kHz sub-carrier spacing and 16-QAM at 60 GHz and 60 kHz sub-carrier spacing.</w:t>
        </w:r>
      </w:hyperlink>
    </w:p>
    <w:p w14:paraId="0FAFF292" w14:textId="77777777" w:rsidR="00716DFC" w:rsidRDefault="00394F41" w:rsidP="00AC733F">
      <w:pPr>
        <w:pStyle w:val="TOC1"/>
        <w:jc w:val="both"/>
      </w:pPr>
      <w:hyperlink w:anchor="_Toc465236017" w:history="1">
        <w:r w:rsidR="00716DFC" w:rsidRPr="00FE4346">
          <w:t xml:space="preserve">Observation </w:t>
        </w:r>
        <w:r w:rsidR="00F27528">
          <w:t>9</w:t>
        </w:r>
        <w:r w:rsidR="00716DFC" w:rsidRPr="00BE6C24">
          <w:tab/>
          <w:t xml:space="preserve">Additional processing gain is benificial for the PTRS </w:t>
        </w:r>
        <w:r w:rsidR="00716DFC">
          <w:t xml:space="preserve">and </w:t>
        </w:r>
        <w:r w:rsidR="00716DFC" w:rsidRPr="00BE6C24">
          <w:t>every second PRB PTRS can be needed unless additional processing gain is achived</w:t>
        </w:r>
        <w:r w:rsidR="00716DFC">
          <w:t xml:space="preserve"> through other means</w:t>
        </w:r>
        <w:r w:rsidR="00716DFC" w:rsidRPr="00BE6C24">
          <w:t>.</w:t>
        </w:r>
      </w:hyperlink>
    </w:p>
    <w:p w14:paraId="6BF98568" w14:textId="77777777" w:rsidR="000F39F8" w:rsidRPr="00B4144F" w:rsidRDefault="00394F41" w:rsidP="00AC733F">
      <w:pPr>
        <w:pStyle w:val="TOC1"/>
        <w:jc w:val="both"/>
      </w:pPr>
      <w:hyperlink w:anchor="_Toc465236017" w:history="1">
        <w:r w:rsidR="000F39F8" w:rsidRPr="00B4144F">
          <w:t>Observation 10</w:t>
        </w:r>
        <w:r w:rsidR="000F39F8" w:rsidRPr="00B4144F">
          <w:tab/>
          <w:t>If ICI compensation algorithms are not used, higher</w:t>
        </w:r>
      </w:hyperlink>
      <w:r w:rsidR="000F39F8" w:rsidRPr="00B4144F">
        <w:t xml:space="preserve"> subcarrier spacing than 60 kHz should be used for very high carrier frequencies</w:t>
      </w:r>
      <w:r w:rsidR="00993301" w:rsidRPr="00B4144F">
        <w:t xml:space="preserve"> and high order MCS</w:t>
      </w:r>
      <w:r w:rsidR="000F39F8" w:rsidRPr="00B4144F">
        <w:t>.</w:t>
      </w:r>
    </w:p>
    <w:p w14:paraId="5E7FD3BA" w14:textId="77777777" w:rsidR="008E1707" w:rsidRDefault="00394F41" w:rsidP="00AC733F">
      <w:pPr>
        <w:pStyle w:val="TOC1"/>
        <w:jc w:val="both"/>
      </w:pPr>
      <w:hyperlink w:anchor="_Toc465236017" w:history="1">
        <w:r w:rsidR="008E1707" w:rsidRPr="00B4144F">
          <w:t xml:space="preserve">Observation </w:t>
        </w:r>
        <w:r w:rsidR="000F39F8" w:rsidRPr="00B4144F">
          <w:t>11</w:t>
        </w:r>
        <w:r w:rsidR="008E1707" w:rsidRPr="00B4144F">
          <w:tab/>
          <w:t>High order MCS offer better performance with dense frequency PTRS, while low order MCS offer better performance with more sparce frequency PTRS.</w:t>
        </w:r>
      </w:hyperlink>
    </w:p>
    <w:p w14:paraId="68EA649A" w14:textId="77777777" w:rsidR="00716DFC" w:rsidRDefault="00716DFC" w:rsidP="00716DFC">
      <w:pPr>
        <w:pStyle w:val="TOC1"/>
        <w:rPr>
          <w:b w:val="0"/>
          <w:bCs/>
        </w:rPr>
      </w:pPr>
      <w:r w:rsidRPr="00BE6C24">
        <w:fldChar w:fldCharType="end"/>
      </w:r>
    </w:p>
    <w:p w14:paraId="03226694" w14:textId="77777777" w:rsidR="00716DFC" w:rsidRPr="00687BC2" w:rsidRDefault="00716DFC" w:rsidP="00C01BE4">
      <w:r w:rsidRPr="00687BC2">
        <w:t xml:space="preserve">Based on the </w:t>
      </w:r>
      <w:r w:rsidR="008C4C59">
        <w:t>observations</w:t>
      </w:r>
      <w:r w:rsidRPr="00687BC2">
        <w:t xml:space="preserve"> we propose the following:</w:t>
      </w:r>
    </w:p>
    <w:p w14:paraId="59C5EE31" w14:textId="2844BEE3" w:rsidR="00716DFC" w:rsidRDefault="00716DFC" w:rsidP="00385DAF">
      <w:pPr>
        <w:pStyle w:val="Proposal"/>
      </w:pPr>
      <w:r>
        <w:rPr>
          <w:rFonts w:ascii="Times New Roman" w:hAnsi="Times New Roman"/>
          <w:noProof/>
          <w:lang w:val="en-US"/>
        </w:rPr>
        <w:fldChar w:fldCharType="begin"/>
      </w:r>
      <w:r>
        <w:instrText xml:space="preserve"> TOC \f \n \p " " \t "Proposal,1" </w:instrText>
      </w:r>
      <w:r>
        <w:rPr>
          <w:rFonts w:ascii="Times New Roman" w:hAnsi="Times New Roman"/>
          <w:noProof/>
          <w:lang w:val="en-US"/>
        </w:rPr>
        <w:fldChar w:fldCharType="separate"/>
      </w:r>
      <w:bookmarkStart w:id="195" w:name="_Toc471746748"/>
      <w:r>
        <w:t>Support PTRS in every OFDM-symbol</w:t>
      </w:r>
      <w:r w:rsidR="008C4C59">
        <w:t>.</w:t>
      </w:r>
      <w:bookmarkEnd w:id="195"/>
    </w:p>
    <w:p w14:paraId="194FB103" w14:textId="4CFD2F54" w:rsidR="00716DFC" w:rsidRPr="00681507" w:rsidRDefault="00716DFC" w:rsidP="00385DAF">
      <w:pPr>
        <w:pStyle w:val="Proposal"/>
        <w:rPr>
          <w:rFonts w:cs="Arial"/>
        </w:rPr>
      </w:pPr>
      <w:bookmarkStart w:id="196" w:name="_Toc471746749"/>
      <w:r w:rsidRPr="00681507">
        <w:rPr>
          <w:rFonts w:cs="Arial"/>
          <w:lang w:eastAsia="sv-SE"/>
        </w:rPr>
        <w:t xml:space="preserve">Support configurable PTRS </w:t>
      </w:r>
      <w:r w:rsidRPr="00681507">
        <w:rPr>
          <w:rFonts w:cs="Arial"/>
        </w:rPr>
        <w:t xml:space="preserve">frequency density, </w:t>
      </w:r>
      <w:r w:rsidR="00C01BE4">
        <w:rPr>
          <w:rFonts w:cs="Arial"/>
        </w:rPr>
        <w:t xml:space="preserve">were one supported configuration should be to </w:t>
      </w:r>
      <w:r w:rsidR="005B7849">
        <w:rPr>
          <w:rFonts w:cs="Arial"/>
        </w:rPr>
        <w:t>include</w:t>
      </w:r>
      <w:r w:rsidR="00C01BE4">
        <w:rPr>
          <w:rFonts w:cs="Arial"/>
        </w:rPr>
        <w:t xml:space="preserve"> PTRS in</w:t>
      </w:r>
      <w:r w:rsidR="00C01BE4" w:rsidRPr="00681507">
        <w:rPr>
          <w:rFonts w:cs="Arial"/>
        </w:rPr>
        <w:t xml:space="preserve"> </w:t>
      </w:r>
      <w:r w:rsidRPr="00681507">
        <w:rPr>
          <w:rFonts w:cs="Arial"/>
        </w:rPr>
        <w:t>every second PRB.</w:t>
      </w:r>
      <w:bookmarkEnd w:id="196"/>
    </w:p>
    <w:p w14:paraId="21467717" w14:textId="77777777" w:rsidR="00716DFC" w:rsidRDefault="00716DFC" w:rsidP="00716DFC">
      <w:pPr>
        <w:pStyle w:val="Proposal"/>
        <w:numPr>
          <w:ilvl w:val="0"/>
          <w:numId w:val="0"/>
        </w:numPr>
        <w:ind w:left="1701" w:hanging="1701"/>
      </w:pPr>
      <w:r>
        <w:rPr>
          <w:b w:val="0"/>
          <w:bCs w:val="0"/>
        </w:rPr>
        <w:fldChar w:fldCharType="end"/>
      </w:r>
    </w:p>
    <w:p w14:paraId="27536D45" w14:textId="77777777" w:rsidR="00C01F33" w:rsidRPr="00CE0424" w:rsidRDefault="00C01F33" w:rsidP="00CE0424">
      <w:pPr>
        <w:pStyle w:val="Heading1"/>
      </w:pPr>
      <w:bookmarkStart w:id="197" w:name="_Toc462757192"/>
      <w:bookmarkEnd w:id="197"/>
      <w:r w:rsidRPr="00CE0424">
        <w:lastRenderedPageBreak/>
        <w:t>Conclusion</w:t>
      </w:r>
    </w:p>
    <w:p w14:paraId="4693C795" w14:textId="77777777" w:rsidR="00B47E43" w:rsidRDefault="008F3DFC" w:rsidP="0032532A">
      <w:pPr>
        <w:pStyle w:val="TOC1"/>
        <w:tabs>
          <w:tab w:val="clear" w:pos="1701"/>
          <w:tab w:val="left" w:pos="0"/>
        </w:tabs>
        <w:ind w:left="0" w:firstLine="0"/>
      </w:pPr>
      <w:r>
        <w:t>This</w:t>
      </w:r>
      <w:r w:rsidR="00743A4B">
        <w:t xml:space="preserve"> contribution discuss </w:t>
      </w:r>
      <w:r w:rsidR="000D7A7D">
        <w:t>our</w:t>
      </w:r>
      <w:r w:rsidR="00ED3138">
        <w:t xml:space="preserve"> view</w:t>
      </w:r>
      <w:r w:rsidR="00180A45">
        <w:t xml:space="preserve"> on important</w:t>
      </w:r>
      <w:r w:rsidR="00ED3138">
        <w:t xml:space="preserve"> design aspects for the phase noise tracking signal (PTRS)</w:t>
      </w:r>
      <w:r w:rsidR="00743A4B">
        <w:t xml:space="preserve">. </w:t>
      </w:r>
      <w:r w:rsidR="0032532A">
        <w:t>Based on the discussion we propose:</w:t>
      </w:r>
    </w:p>
    <w:p w14:paraId="44DBA884" w14:textId="77777777" w:rsidR="00B70E70" w:rsidRDefault="008E065E">
      <w:pPr>
        <w:pStyle w:val="TOC1"/>
        <w:rPr>
          <w:rFonts w:asciiTheme="minorHAnsi" w:eastAsiaTheme="minorEastAsia" w:hAnsiTheme="minorHAnsi" w:cstheme="minorBidi"/>
          <w:b w:val="0"/>
          <w:sz w:val="22"/>
          <w:lang w:eastAsia="en-US"/>
        </w:rPr>
      </w:pPr>
      <w:r w:rsidRPr="00084ACA">
        <w:rPr>
          <w:bCs/>
        </w:rPr>
        <w:fldChar w:fldCharType="begin"/>
      </w:r>
      <w:r w:rsidRPr="00084ACA">
        <w:rPr>
          <w:bCs/>
        </w:rPr>
        <w:instrText xml:space="preserve"> TOC \f \n \p " " \t "Proposal;1" </w:instrText>
      </w:r>
      <w:r w:rsidRPr="00084ACA">
        <w:rPr>
          <w:bCs/>
        </w:rPr>
        <w:fldChar w:fldCharType="separate"/>
      </w:r>
      <w:r w:rsidR="00B70E70" w:rsidRPr="00A15FA2">
        <w:rPr>
          <w:rFonts w:cs="Arial"/>
        </w:rPr>
        <w:t>Proposal 1</w:t>
      </w:r>
      <w:r w:rsidR="00B70E70">
        <w:rPr>
          <w:rFonts w:asciiTheme="minorHAnsi" w:eastAsiaTheme="minorEastAsia" w:hAnsiTheme="minorHAnsi" w:cstheme="minorBidi"/>
          <w:b w:val="0"/>
          <w:sz w:val="22"/>
          <w:lang w:eastAsia="en-US"/>
        </w:rPr>
        <w:tab/>
      </w:r>
      <w:r w:rsidR="00B70E70">
        <w:t>Consider to preclude a phase tracking reference signal in the DFT-S-OFDM waveform</w:t>
      </w:r>
    </w:p>
    <w:p w14:paraId="39DCAF7D" w14:textId="77777777" w:rsidR="00B70E70" w:rsidRDefault="00B70E70">
      <w:pPr>
        <w:pStyle w:val="TOC1"/>
        <w:rPr>
          <w:rFonts w:asciiTheme="minorHAnsi" w:eastAsiaTheme="minorEastAsia" w:hAnsiTheme="minorHAnsi" w:cstheme="minorBidi"/>
          <w:b w:val="0"/>
          <w:sz w:val="22"/>
          <w:lang w:eastAsia="en-US"/>
        </w:rPr>
      </w:pPr>
      <w:r w:rsidRPr="00A15FA2">
        <w:rPr>
          <w:rFonts w:cs="Arial"/>
        </w:rPr>
        <w:t>Proposal 2</w:t>
      </w:r>
      <w:r>
        <w:rPr>
          <w:rFonts w:asciiTheme="minorHAnsi" w:eastAsiaTheme="minorEastAsia" w:hAnsiTheme="minorHAnsi" w:cstheme="minorBidi"/>
          <w:b w:val="0"/>
          <w:sz w:val="22"/>
          <w:lang w:eastAsia="en-US"/>
        </w:rPr>
        <w:tab/>
      </w:r>
      <w:r>
        <w:t>On a given subcarrier, the PTRS should be formed by repeating the value of the DMRS on that subcarrier.</w:t>
      </w:r>
    </w:p>
    <w:p w14:paraId="62451896" w14:textId="77777777" w:rsidR="00B70E70" w:rsidRDefault="00B70E70">
      <w:pPr>
        <w:pStyle w:val="TOC1"/>
        <w:rPr>
          <w:rFonts w:asciiTheme="minorHAnsi" w:eastAsiaTheme="minorEastAsia" w:hAnsiTheme="minorHAnsi" w:cstheme="minorBidi"/>
          <w:b w:val="0"/>
          <w:sz w:val="22"/>
          <w:lang w:eastAsia="en-US"/>
        </w:rPr>
      </w:pPr>
      <w:r w:rsidRPr="00A15FA2">
        <w:rPr>
          <w:rFonts w:cs="Arial"/>
        </w:rPr>
        <w:t>Proposal 3</w:t>
      </w:r>
      <w:r>
        <w:rPr>
          <w:rFonts w:asciiTheme="minorHAnsi" w:eastAsiaTheme="minorEastAsia" w:hAnsiTheme="minorHAnsi" w:cstheme="minorBidi"/>
          <w:b w:val="0"/>
          <w:sz w:val="22"/>
          <w:lang w:eastAsia="en-US"/>
        </w:rPr>
        <w:tab/>
      </w:r>
      <w:r>
        <w:t>As a baseline, PTRS should be transmitted only when needed.</w:t>
      </w:r>
    </w:p>
    <w:p w14:paraId="0FCD2BF4" w14:textId="77777777" w:rsidR="00B70E70" w:rsidRDefault="00B70E70">
      <w:pPr>
        <w:pStyle w:val="TOC1"/>
        <w:rPr>
          <w:rFonts w:asciiTheme="minorHAnsi" w:eastAsiaTheme="minorEastAsia" w:hAnsiTheme="minorHAnsi" w:cstheme="minorBidi"/>
          <w:b w:val="0"/>
          <w:sz w:val="22"/>
          <w:lang w:eastAsia="en-US"/>
        </w:rPr>
      </w:pPr>
      <w:r w:rsidRPr="00A15FA2">
        <w:rPr>
          <w:rFonts w:cs="Arial"/>
          <w:lang w:eastAsia="en-US"/>
        </w:rPr>
        <w:t>Proposal 4</w:t>
      </w:r>
      <w:r>
        <w:rPr>
          <w:rFonts w:asciiTheme="minorHAnsi" w:eastAsiaTheme="minorEastAsia" w:hAnsiTheme="minorHAnsi" w:cstheme="minorBidi"/>
          <w:b w:val="0"/>
          <w:sz w:val="22"/>
          <w:lang w:eastAsia="en-US"/>
        </w:rPr>
        <w:tab/>
      </w:r>
      <w:r>
        <w:t>As a baseline, the PTRS should be configurable per UE.</w:t>
      </w:r>
    </w:p>
    <w:p w14:paraId="4D1BF3FA" w14:textId="77777777" w:rsidR="00B70E70" w:rsidRDefault="00B70E70">
      <w:pPr>
        <w:pStyle w:val="TOC1"/>
        <w:rPr>
          <w:rFonts w:asciiTheme="minorHAnsi" w:eastAsiaTheme="minorEastAsia" w:hAnsiTheme="minorHAnsi" w:cstheme="minorBidi"/>
          <w:b w:val="0"/>
          <w:sz w:val="22"/>
          <w:lang w:eastAsia="en-US"/>
        </w:rPr>
      </w:pPr>
      <w:r w:rsidRPr="00A15FA2">
        <w:rPr>
          <w:rFonts w:cs="Arial"/>
        </w:rPr>
        <w:t>Proposal 5</w:t>
      </w:r>
      <w:r>
        <w:rPr>
          <w:rFonts w:asciiTheme="minorHAnsi" w:eastAsiaTheme="minorEastAsia" w:hAnsiTheme="minorHAnsi" w:cstheme="minorBidi"/>
          <w:b w:val="0"/>
          <w:sz w:val="22"/>
          <w:lang w:eastAsia="en-US"/>
        </w:rPr>
        <w:tab/>
      </w:r>
      <w:r>
        <w:t>As a baseline, the PTRS should be transmitted together with DMRS.</w:t>
      </w:r>
    </w:p>
    <w:p w14:paraId="446B8A79" w14:textId="77777777" w:rsidR="00B70E70" w:rsidRDefault="00B70E70">
      <w:pPr>
        <w:pStyle w:val="TOC1"/>
        <w:rPr>
          <w:rFonts w:asciiTheme="minorHAnsi" w:eastAsiaTheme="minorEastAsia" w:hAnsiTheme="minorHAnsi" w:cstheme="minorBidi"/>
          <w:b w:val="0"/>
          <w:sz w:val="22"/>
          <w:lang w:eastAsia="en-US"/>
        </w:rPr>
      </w:pPr>
      <w:r w:rsidRPr="00A15FA2">
        <w:rPr>
          <w:rFonts w:cs="Arial"/>
        </w:rPr>
        <w:t>Proposal 6</w:t>
      </w:r>
      <w:r>
        <w:rPr>
          <w:rFonts w:asciiTheme="minorHAnsi" w:eastAsiaTheme="minorEastAsia" w:hAnsiTheme="minorHAnsi" w:cstheme="minorBidi"/>
          <w:b w:val="0"/>
          <w:sz w:val="22"/>
          <w:lang w:eastAsia="en-US"/>
        </w:rPr>
        <w:tab/>
      </w:r>
      <w:r>
        <w:t>Study the required PTRS time and frequency allocation with respect to overhead and system performance.</w:t>
      </w:r>
    </w:p>
    <w:p w14:paraId="6CAC16D3" w14:textId="77777777" w:rsidR="00B70E70" w:rsidRDefault="00B70E70">
      <w:pPr>
        <w:pStyle w:val="TOC1"/>
        <w:rPr>
          <w:rFonts w:asciiTheme="minorHAnsi" w:eastAsiaTheme="minorEastAsia" w:hAnsiTheme="minorHAnsi" w:cstheme="minorBidi"/>
          <w:b w:val="0"/>
          <w:sz w:val="22"/>
          <w:lang w:eastAsia="en-US"/>
        </w:rPr>
      </w:pPr>
      <w:r w:rsidRPr="00A15FA2">
        <w:rPr>
          <w:rFonts w:cs="Arial"/>
        </w:rPr>
        <w:t>Proposal 7</w:t>
      </w:r>
      <w:r>
        <w:rPr>
          <w:rFonts w:asciiTheme="minorHAnsi" w:eastAsiaTheme="minorEastAsia" w:hAnsiTheme="minorHAnsi" w:cstheme="minorBidi"/>
          <w:b w:val="0"/>
          <w:sz w:val="22"/>
          <w:lang w:eastAsia="en-US"/>
        </w:rPr>
        <w:tab/>
      </w:r>
      <w:r>
        <w:t>One orthogonal PTRS for every four DMRS ports should be sufficient to handle, e.g. MU-MIMO.</w:t>
      </w:r>
    </w:p>
    <w:p w14:paraId="20F498D0" w14:textId="31C0DE97" w:rsidR="00B70E70" w:rsidRDefault="00B70E70">
      <w:pPr>
        <w:pStyle w:val="TOC1"/>
      </w:pPr>
      <w:r w:rsidRPr="00A15FA2">
        <w:rPr>
          <w:rFonts w:cs="Arial"/>
        </w:rPr>
        <w:t>Proposal 8</w:t>
      </w:r>
      <w:r>
        <w:rPr>
          <w:rFonts w:asciiTheme="minorHAnsi" w:eastAsiaTheme="minorEastAsia" w:hAnsiTheme="minorHAnsi" w:cstheme="minorBidi"/>
          <w:b w:val="0"/>
          <w:sz w:val="22"/>
          <w:lang w:eastAsia="en-US"/>
        </w:rPr>
        <w:tab/>
      </w:r>
      <w:r>
        <w:t>Receiver capabilities in terms of number of Rx antenna branches and interference suppression capabilities need to be taken into account when dimensioning PTRS.</w:t>
      </w:r>
    </w:p>
    <w:p w14:paraId="2E3E1F30" w14:textId="77777777" w:rsidR="00B70E70" w:rsidRDefault="00B70E70" w:rsidP="00B70E70">
      <w:pPr>
        <w:pStyle w:val="TOC1"/>
      </w:pPr>
    </w:p>
    <w:p w14:paraId="4F2815AE" w14:textId="29F16F0D" w:rsidR="00B70E70" w:rsidRPr="00385DAF" w:rsidRDefault="00B70E70" w:rsidP="00B70E70">
      <w:pPr>
        <w:pStyle w:val="TOC1"/>
        <w:rPr>
          <w:b w:val="0"/>
        </w:rPr>
      </w:pPr>
      <w:r w:rsidRPr="00687BC2">
        <w:t xml:space="preserve">Based on the </w:t>
      </w:r>
      <w:r>
        <w:t>SISO simulation results</w:t>
      </w:r>
      <w:r w:rsidRPr="00687BC2">
        <w:t xml:space="preserve"> we </w:t>
      </w:r>
      <w:r>
        <w:t xml:space="preserve">further </w:t>
      </w:r>
      <w:r w:rsidRPr="00687BC2">
        <w:t>propose the following:</w:t>
      </w:r>
    </w:p>
    <w:p w14:paraId="6297164A" w14:textId="77777777" w:rsidR="00B70E70" w:rsidRDefault="00B70E70">
      <w:pPr>
        <w:pStyle w:val="TOC1"/>
        <w:rPr>
          <w:rFonts w:asciiTheme="minorHAnsi" w:eastAsiaTheme="minorEastAsia" w:hAnsiTheme="minorHAnsi" w:cstheme="minorBidi"/>
          <w:b w:val="0"/>
          <w:sz w:val="22"/>
          <w:lang w:eastAsia="en-US"/>
        </w:rPr>
      </w:pPr>
      <w:r w:rsidRPr="00A15FA2">
        <w:rPr>
          <w:rFonts w:cs="Arial"/>
        </w:rPr>
        <w:t>Proposal 9</w:t>
      </w:r>
      <w:r>
        <w:rPr>
          <w:rFonts w:asciiTheme="minorHAnsi" w:eastAsiaTheme="minorEastAsia" w:hAnsiTheme="minorHAnsi" w:cstheme="minorBidi"/>
          <w:b w:val="0"/>
          <w:sz w:val="22"/>
          <w:lang w:eastAsia="en-US"/>
        </w:rPr>
        <w:tab/>
      </w:r>
      <w:r>
        <w:t>Support PTRS in every OFDM-symbol.</w:t>
      </w:r>
    </w:p>
    <w:p w14:paraId="593EED99" w14:textId="77777777" w:rsidR="00B70E70" w:rsidRDefault="00B70E70">
      <w:pPr>
        <w:pStyle w:val="TOC1"/>
        <w:rPr>
          <w:rFonts w:asciiTheme="minorHAnsi" w:eastAsiaTheme="minorEastAsia" w:hAnsiTheme="minorHAnsi" w:cstheme="minorBidi"/>
          <w:b w:val="0"/>
          <w:sz w:val="22"/>
          <w:lang w:eastAsia="en-US"/>
        </w:rPr>
      </w:pPr>
      <w:r w:rsidRPr="00A15FA2">
        <w:rPr>
          <w:rFonts w:cs="Arial"/>
        </w:rPr>
        <w:t>Proposal 10</w:t>
      </w:r>
      <w:r>
        <w:rPr>
          <w:rFonts w:asciiTheme="minorHAnsi" w:eastAsiaTheme="minorEastAsia" w:hAnsiTheme="minorHAnsi" w:cstheme="minorBidi"/>
          <w:b w:val="0"/>
          <w:sz w:val="22"/>
          <w:lang w:eastAsia="en-US"/>
        </w:rPr>
        <w:tab/>
      </w:r>
      <w:r w:rsidRPr="00A15FA2">
        <w:rPr>
          <w:rFonts w:cs="Arial"/>
          <w:lang w:eastAsia="sv-SE"/>
        </w:rPr>
        <w:t xml:space="preserve">Support configurable PTRS </w:t>
      </w:r>
      <w:r w:rsidRPr="00A15FA2">
        <w:rPr>
          <w:rFonts w:cs="Arial"/>
        </w:rPr>
        <w:t>frequency density, were one supported configuration should be to include PTRS in every second PRB.</w:t>
      </w:r>
    </w:p>
    <w:p w14:paraId="522F5802" w14:textId="77777777" w:rsidR="008E065E" w:rsidRPr="00084ACA" w:rsidRDefault="008E065E" w:rsidP="00582BED">
      <w:pPr>
        <w:pStyle w:val="TOC1"/>
        <w:rPr>
          <w:b w:val="0"/>
          <w:bCs/>
        </w:rPr>
      </w:pPr>
      <w:r w:rsidRPr="00084ACA">
        <w:rPr>
          <w:b w:val="0"/>
          <w:bCs/>
        </w:rPr>
        <w:fldChar w:fldCharType="end"/>
      </w:r>
    </w:p>
    <w:p w14:paraId="7D501904" w14:textId="77777777" w:rsidR="007A6004" w:rsidRPr="00CE0424" w:rsidRDefault="007A6004" w:rsidP="007A6004">
      <w:pPr>
        <w:pStyle w:val="Heading1"/>
      </w:pPr>
      <w:bookmarkStart w:id="198" w:name="_In-sequence_SDU_delivery"/>
      <w:bookmarkEnd w:id="198"/>
      <w:r w:rsidRPr="00CE0424">
        <w:t>References</w:t>
      </w:r>
    </w:p>
    <w:p w14:paraId="04DCBBEC" w14:textId="77777777" w:rsidR="007A6004" w:rsidRPr="00F53BA4" w:rsidRDefault="001D7DC3" w:rsidP="001D7DC3">
      <w:pPr>
        <w:pStyle w:val="Reference"/>
        <w:rPr>
          <w:lang w:val="en-US"/>
        </w:rPr>
      </w:pPr>
      <w:bookmarkStart w:id="199" w:name="_Ref465858378"/>
      <w:r w:rsidRPr="00F53BA4">
        <w:rPr>
          <w:lang w:val="en-US"/>
        </w:rPr>
        <w:t>R1-1612335</w:t>
      </w:r>
      <w:r w:rsidR="007A6004" w:rsidRPr="00F53BA4">
        <w:rPr>
          <w:lang w:val="en-US"/>
        </w:rPr>
        <w:t>, “On phase noise effects”, Ericsson</w:t>
      </w:r>
      <w:bookmarkEnd w:id="199"/>
      <w:r w:rsidR="007A6004" w:rsidRPr="00F53BA4">
        <w:rPr>
          <w:lang w:val="en-US"/>
        </w:rPr>
        <w:t xml:space="preserve"> </w:t>
      </w:r>
    </w:p>
    <w:p w14:paraId="2321FDD1" w14:textId="77777777" w:rsidR="006418B4" w:rsidRPr="00F53BA4" w:rsidRDefault="001D7DC3" w:rsidP="00F53BA4">
      <w:pPr>
        <w:pStyle w:val="Reference"/>
        <w:rPr>
          <w:lang w:val="en-US"/>
        </w:rPr>
      </w:pPr>
      <w:bookmarkStart w:id="200" w:name="_Ref465858520"/>
      <w:r w:rsidRPr="00F53BA4">
        <w:rPr>
          <w:lang w:val="en-US"/>
        </w:rPr>
        <w:t>R1-1612338</w:t>
      </w:r>
      <w:r w:rsidR="007A6004" w:rsidRPr="00F53BA4">
        <w:rPr>
          <w:lang w:val="en-US"/>
        </w:rPr>
        <w:t>, “On phase tracking in DFT-S-OFDM waveform”, Ericsson</w:t>
      </w:r>
      <w:bookmarkStart w:id="201" w:name="_Ref465858463"/>
      <w:bookmarkEnd w:id="200"/>
    </w:p>
    <w:p w14:paraId="6A12ED6D" w14:textId="77777777" w:rsidR="003A7EF3" w:rsidRPr="00F53BA4" w:rsidRDefault="00EA3400" w:rsidP="00F53BA4">
      <w:pPr>
        <w:pStyle w:val="Reference"/>
        <w:rPr>
          <w:lang w:val="en-US"/>
        </w:rPr>
      </w:pPr>
      <w:r w:rsidRPr="00F53BA4">
        <w:rPr>
          <w:lang w:val="en-US"/>
        </w:rPr>
        <w:t>R1-1612334</w:t>
      </w:r>
      <w:r w:rsidR="007A6004" w:rsidRPr="00F53BA4">
        <w:rPr>
          <w:lang w:val="en-US"/>
        </w:rPr>
        <w:t>, “On DL and UL CPE compensation in MIMO”, Ericsson</w:t>
      </w:r>
      <w:bookmarkEnd w:id="201"/>
    </w:p>
    <w:sectPr w:rsidR="003A7EF3" w:rsidRPr="00F53BA4">
      <w:headerReference w:type="even" r:id="rId31"/>
      <w:footerReference w:type="default" r:id="rId32"/>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30B4680" w14:textId="77777777" w:rsidR="00394F41" w:rsidRDefault="00394F41">
      <w:r>
        <w:separator/>
      </w:r>
    </w:p>
  </w:endnote>
  <w:endnote w:type="continuationSeparator" w:id="0">
    <w:p w14:paraId="451ED42D" w14:textId="77777777" w:rsidR="00394F41" w:rsidRDefault="00394F41">
      <w:r>
        <w:continuationSeparator/>
      </w:r>
    </w:p>
  </w:endnote>
  <w:endnote w:type="continuationNotice" w:id="1">
    <w:p w14:paraId="0F637021" w14:textId="77777777" w:rsidR="00394F41" w:rsidRDefault="00394F4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0ACFF2" w14:textId="7394A8BF" w:rsidR="001846E1" w:rsidRDefault="001846E1"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4C51E2">
      <w:rPr>
        <w:rStyle w:val="PageNumber"/>
      </w:rPr>
      <w:t>9</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4C51E2">
      <w:rPr>
        <w:rStyle w:val="PageNumber"/>
      </w:rPr>
      <w:t>9</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12B1CE8" w14:textId="77777777" w:rsidR="00394F41" w:rsidRDefault="00394F41">
      <w:r>
        <w:separator/>
      </w:r>
    </w:p>
  </w:footnote>
  <w:footnote w:type="continuationSeparator" w:id="0">
    <w:p w14:paraId="5E48A517" w14:textId="77777777" w:rsidR="00394F41" w:rsidRDefault="00394F41">
      <w:r>
        <w:continuationSeparator/>
      </w:r>
    </w:p>
  </w:footnote>
  <w:footnote w:type="continuationNotice" w:id="1">
    <w:p w14:paraId="1FA0F326" w14:textId="77777777" w:rsidR="00394F41" w:rsidRDefault="00394F4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40F77E" w14:textId="77777777" w:rsidR="001846E1" w:rsidRDefault="001846E1">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B97E97E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6BC4D3DE"/>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74CE81C4"/>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93D4B26C"/>
    <w:lvl w:ilvl="0">
      <w:start w:val="1"/>
      <w:numFmt w:val="decimal"/>
      <w:lvlText w:val="%1."/>
      <w:lvlJc w:val="left"/>
      <w:pPr>
        <w:tabs>
          <w:tab w:val="num" w:pos="926"/>
        </w:tabs>
        <w:ind w:left="926"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2552047"/>
    <w:multiLevelType w:val="multilevel"/>
    <w:tmpl w:val="8EAA88D2"/>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 w15:restartNumberingAfterBreak="0">
    <w:nsid w:val="05F3618E"/>
    <w:multiLevelType w:val="hybridMultilevel"/>
    <w:tmpl w:val="B6A0CE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73B579A"/>
    <w:multiLevelType w:val="hybridMultilevel"/>
    <w:tmpl w:val="14FA0E56"/>
    <w:lvl w:ilvl="0" w:tplc="4D88A864">
      <w:start w:val="1"/>
      <w:numFmt w:val="bullet"/>
      <w:lvlText w:val="•"/>
      <w:lvlJc w:val="left"/>
      <w:pPr>
        <w:tabs>
          <w:tab w:val="num" w:pos="360"/>
        </w:tabs>
        <w:ind w:left="360" w:hanging="360"/>
      </w:pPr>
      <w:rPr>
        <w:rFonts w:ascii="Arial" w:hAnsi="Arial" w:hint="default"/>
      </w:rPr>
    </w:lvl>
    <w:lvl w:ilvl="1" w:tplc="96D845AE">
      <w:start w:val="1"/>
      <w:numFmt w:val="bullet"/>
      <w:lvlText w:val="•"/>
      <w:lvlJc w:val="left"/>
      <w:pPr>
        <w:tabs>
          <w:tab w:val="num" w:pos="1080"/>
        </w:tabs>
        <w:ind w:left="1080" w:hanging="360"/>
      </w:pPr>
      <w:rPr>
        <w:rFonts w:ascii="Arial" w:hAnsi="Arial" w:hint="default"/>
      </w:rPr>
    </w:lvl>
    <w:lvl w:ilvl="2" w:tplc="96E09530">
      <w:start w:val="851"/>
      <w:numFmt w:val="bullet"/>
      <w:lvlText w:val="•"/>
      <w:lvlJc w:val="left"/>
      <w:pPr>
        <w:tabs>
          <w:tab w:val="num" w:pos="1800"/>
        </w:tabs>
        <w:ind w:left="1800" w:hanging="360"/>
      </w:pPr>
      <w:rPr>
        <w:rFonts w:ascii="Arial" w:hAnsi="Arial" w:hint="default"/>
      </w:rPr>
    </w:lvl>
    <w:lvl w:ilvl="3" w:tplc="C44C15B2" w:tentative="1">
      <w:start w:val="1"/>
      <w:numFmt w:val="bullet"/>
      <w:lvlText w:val="•"/>
      <w:lvlJc w:val="left"/>
      <w:pPr>
        <w:tabs>
          <w:tab w:val="num" w:pos="2520"/>
        </w:tabs>
        <w:ind w:left="2520" w:hanging="360"/>
      </w:pPr>
      <w:rPr>
        <w:rFonts w:ascii="Arial" w:hAnsi="Arial" w:hint="default"/>
      </w:rPr>
    </w:lvl>
    <w:lvl w:ilvl="4" w:tplc="A89CFBD6" w:tentative="1">
      <w:start w:val="1"/>
      <w:numFmt w:val="bullet"/>
      <w:lvlText w:val="•"/>
      <w:lvlJc w:val="left"/>
      <w:pPr>
        <w:tabs>
          <w:tab w:val="num" w:pos="3240"/>
        </w:tabs>
        <w:ind w:left="3240" w:hanging="360"/>
      </w:pPr>
      <w:rPr>
        <w:rFonts w:ascii="Arial" w:hAnsi="Arial" w:hint="default"/>
      </w:rPr>
    </w:lvl>
    <w:lvl w:ilvl="5" w:tplc="CB4231E4" w:tentative="1">
      <w:start w:val="1"/>
      <w:numFmt w:val="bullet"/>
      <w:lvlText w:val="•"/>
      <w:lvlJc w:val="left"/>
      <w:pPr>
        <w:tabs>
          <w:tab w:val="num" w:pos="3960"/>
        </w:tabs>
        <w:ind w:left="3960" w:hanging="360"/>
      </w:pPr>
      <w:rPr>
        <w:rFonts w:ascii="Arial" w:hAnsi="Arial" w:hint="default"/>
      </w:rPr>
    </w:lvl>
    <w:lvl w:ilvl="6" w:tplc="49968BF6" w:tentative="1">
      <w:start w:val="1"/>
      <w:numFmt w:val="bullet"/>
      <w:lvlText w:val="•"/>
      <w:lvlJc w:val="left"/>
      <w:pPr>
        <w:tabs>
          <w:tab w:val="num" w:pos="4680"/>
        </w:tabs>
        <w:ind w:left="4680" w:hanging="360"/>
      </w:pPr>
      <w:rPr>
        <w:rFonts w:ascii="Arial" w:hAnsi="Arial" w:hint="default"/>
      </w:rPr>
    </w:lvl>
    <w:lvl w:ilvl="7" w:tplc="0732479C" w:tentative="1">
      <w:start w:val="1"/>
      <w:numFmt w:val="bullet"/>
      <w:lvlText w:val="•"/>
      <w:lvlJc w:val="left"/>
      <w:pPr>
        <w:tabs>
          <w:tab w:val="num" w:pos="5400"/>
        </w:tabs>
        <w:ind w:left="5400" w:hanging="360"/>
      </w:pPr>
      <w:rPr>
        <w:rFonts w:ascii="Arial" w:hAnsi="Arial" w:hint="default"/>
      </w:rPr>
    </w:lvl>
    <w:lvl w:ilvl="8" w:tplc="AAF63D4C" w:tentative="1">
      <w:start w:val="1"/>
      <w:numFmt w:val="bullet"/>
      <w:lvlText w:val="•"/>
      <w:lvlJc w:val="left"/>
      <w:pPr>
        <w:tabs>
          <w:tab w:val="num" w:pos="6120"/>
        </w:tabs>
        <w:ind w:left="6120" w:hanging="360"/>
      </w:pPr>
      <w:rPr>
        <w:rFonts w:ascii="Arial" w:hAnsi="Arial" w:hint="default"/>
      </w:rPr>
    </w:lvl>
  </w:abstractNum>
  <w:abstractNum w:abstractNumId="8"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15:restartNumberingAfterBreak="0">
    <w:nsid w:val="2E203095"/>
    <w:multiLevelType w:val="hybridMultilevel"/>
    <w:tmpl w:val="253CE822"/>
    <w:lvl w:ilvl="0" w:tplc="E8746E5A">
      <w:start w:val="1"/>
      <w:numFmt w:val="bullet"/>
      <w:lvlText w:val="•"/>
      <w:lvlJc w:val="left"/>
      <w:pPr>
        <w:tabs>
          <w:tab w:val="num" w:pos="720"/>
        </w:tabs>
        <w:ind w:left="720" w:hanging="360"/>
      </w:pPr>
      <w:rPr>
        <w:rFonts w:ascii="Arial" w:hAnsi="Arial" w:hint="default"/>
      </w:rPr>
    </w:lvl>
    <w:lvl w:ilvl="1" w:tplc="F51A92D2">
      <w:start w:val="1165"/>
      <w:numFmt w:val="bullet"/>
      <w:lvlText w:val="–"/>
      <w:lvlJc w:val="left"/>
      <w:pPr>
        <w:tabs>
          <w:tab w:val="num" w:pos="1440"/>
        </w:tabs>
        <w:ind w:left="1440" w:hanging="360"/>
      </w:pPr>
      <w:rPr>
        <w:rFonts w:ascii="Arial" w:hAnsi="Arial" w:hint="default"/>
      </w:rPr>
    </w:lvl>
    <w:lvl w:ilvl="2" w:tplc="1112345C">
      <w:start w:val="1"/>
      <w:numFmt w:val="bullet"/>
      <w:lvlText w:val="•"/>
      <w:lvlJc w:val="left"/>
      <w:pPr>
        <w:tabs>
          <w:tab w:val="num" w:pos="2160"/>
        </w:tabs>
        <w:ind w:left="2160" w:hanging="360"/>
      </w:pPr>
      <w:rPr>
        <w:rFonts w:ascii="Arial" w:hAnsi="Arial" w:hint="default"/>
      </w:rPr>
    </w:lvl>
    <w:lvl w:ilvl="3" w:tplc="154ED47C">
      <w:start w:val="1"/>
      <w:numFmt w:val="bullet"/>
      <w:lvlText w:val="•"/>
      <w:lvlJc w:val="left"/>
      <w:pPr>
        <w:tabs>
          <w:tab w:val="num" w:pos="2880"/>
        </w:tabs>
        <w:ind w:left="2880" w:hanging="360"/>
      </w:pPr>
      <w:rPr>
        <w:rFonts w:ascii="Arial" w:hAnsi="Arial" w:hint="default"/>
      </w:rPr>
    </w:lvl>
    <w:lvl w:ilvl="4" w:tplc="2292B1FE">
      <w:start w:val="1"/>
      <w:numFmt w:val="bullet"/>
      <w:lvlText w:val="•"/>
      <w:lvlJc w:val="left"/>
      <w:pPr>
        <w:tabs>
          <w:tab w:val="num" w:pos="3600"/>
        </w:tabs>
        <w:ind w:left="3600" w:hanging="360"/>
      </w:pPr>
      <w:rPr>
        <w:rFonts w:ascii="Arial" w:hAnsi="Arial" w:hint="default"/>
      </w:rPr>
    </w:lvl>
    <w:lvl w:ilvl="5" w:tplc="DE3E7870" w:tentative="1">
      <w:start w:val="1"/>
      <w:numFmt w:val="bullet"/>
      <w:lvlText w:val="•"/>
      <w:lvlJc w:val="left"/>
      <w:pPr>
        <w:tabs>
          <w:tab w:val="num" w:pos="4320"/>
        </w:tabs>
        <w:ind w:left="4320" w:hanging="360"/>
      </w:pPr>
      <w:rPr>
        <w:rFonts w:ascii="Arial" w:hAnsi="Arial" w:hint="default"/>
      </w:rPr>
    </w:lvl>
    <w:lvl w:ilvl="6" w:tplc="FB3A6AFA" w:tentative="1">
      <w:start w:val="1"/>
      <w:numFmt w:val="bullet"/>
      <w:lvlText w:val="•"/>
      <w:lvlJc w:val="left"/>
      <w:pPr>
        <w:tabs>
          <w:tab w:val="num" w:pos="5040"/>
        </w:tabs>
        <w:ind w:left="5040" w:hanging="360"/>
      </w:pPr>
      <w:rPr>
        <w:rFonts w:ascii="Arial" w:hAnsi="Arial" w:hint="default"/>
      </w:rPr>
    </w:lvl>
    <w:lvl w:ilvl="7" w:tplc="6D024EA8" w:tentative="1">
      <w:start w:val="1"/>
      <w:numFmt w:val="bullet"/>
      <w:lvlText w:val="•"/>
      <w:lvlJc w:val="left"/>
      <w:pPr>
        <w:tabs>
          <w:tab w:val="num" w:pos="5760"/>
        </w:tabs>
        <w:ind w:left="5760" w:hanging="360"/>
      </w:pPr>
      <w:rPr>
        <w:rFonts w:ascii="Arial" w:hAnsi="Arial" w:hint="default"/>
      </w:rPr>
    </w:lvl>
    <w:lvl w:ilvl="8" w:tplc="04AC80E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5715CDA"/>
    <w:multiLevelType w:val="hybridMultilevel"/>
    <w:tmpl w:val="E036233E"/>
    <w:lvl w:ilvl="0" w:tplc="7962431C">
      <w:start w:val="1"/>
      <w:numFmt w:val="bullet"/>
      <w:lvlText w:val="•"/>
      <w:lvlJc w:val="left"/>
      <w:pPr>
        <w:tabs>
          <w:tab w:val="num" w:pos="720"/>
        </w:tabs>
        <w:ind w:left="720" w:hanging="360"/>
      </w:pPr>
      <w:rPr>
        <w:rFonts w:ascii="Arial" w:hAnsi="Arial" w:hint="default"/>
      </w:rPr>
    </w:lvl>
    <w:lvl w:ilvl="1" w:tplc="10B68242">
      <w:start w:val="3792"/>
      <w:numFmt w:val="bullet"/>
      <w:lvlText w:val="•"/>
      <w:lvlJc w:val="left"/>
      <w:pPr>
        <w:tabs>
          <w:tab w:val="num" w:pos="1440"/>
        </w:tabs>
        <w:ind w:left="1440" w:hanging="360"/>
      </w:pPr>
      <w:rPr>
        <w:rFonts w:ascii="Arial" w:hAnsi="Arial" w:hint="default"/>
      </w:rPr>
    </w:lvl>
    <w:lvl w:ilvl="2" w:tplc="96F83FE4">
      <w:start w:val="3792"/>
      <w:numFmt w:val="bullet"/>
      <w:lvlText w:val="•"/>
      <w:lvlJc w:val="left"/>
      <w:pPr>
        <w:tabs>
          <w:tab w:val="num" w:pos="2160"/>
        </w:tabs>
        <w:ind w:left="2160" w:hanging="360"/>
      </w:pPr>
      <w:rPr>
        <w:rFonts w:ascii="Arial" w:hAnsi="Arial" w:hint="default"/>
      </w:rPr>
    </w:lvl>
    <w:lvl w:ilvl="3" w:tplc="65EED6B8">
      <w:start w:val="3792"/>
      <w:numFmt w:val="bullet"/>
      <w:lvlText w:val="–"/>
      <w:lvlJc w:val="left"/>
      <w:pPr>
        <w:tabs>
          <w:tab w:val="num" w:pos="2880"/>
        </w:tabs>
        <w:ind w:left="2880" w:hanging="360"/>
      </w:pPr>
      <w:rPr>
        <w:rFonts w:ascii="Arial" w:hAnsi="Arial" w:hint="default"/>
      </w:rPr>
    </w:lvl>
    <w:lvl w:ilvl="4" w:tplc="E8CA2564" w:tentative="1">
      <w:start w:val="1"/>
      <w:numFmt w:val="bullet"/>
      <w:lvlText w:val="•"/>
      <w:lvlJc w:val="left"/>
      <w:pPr>
        <w:tabs>
          <w:tab w:val="num" w:pos="3600"/>
        </w:tabs>
        <w:ind w:left="3600" w:hanging="360"/>
      </w:pPr>
      <w:rPr>
        <w:rFonts w:ascii="Arial" w:hAnsi="Arial" w:hint="default"/>
      </w:rPr>
    </w:lvl>
    <w:lvl w:ilvl="5" w:tplc="CD420610" w:tentative="1">
      <w:start w:val="1"/>
      <w:numFmt w:val="bullet"/>
      <w:lvlText w:val="•"/>
      <w:lvlJc w:val="left"/>
      <w:pPr>
        <w:tabs>
          <w:tab w:val="num" w:pos="4320"/>
        </w:tabs>
        <w:ind w:left="4320" w:hanging="360"/>
      </w:pPr>
      <w:rPr>
        <w:rFonts w:ascii="Arial" w:hAnsi="Arial" w:hint="default"/>
      </w:rPr>
    </w:lvl>
    <w:lvl w:ilvl="6" w:tplc="F3E42240" w:tentative="1">
      <w:start w:val="1"/>
      <w:numFmt w:val="bullet"/>
      <w:lvlText w:val="•"/>
      <w:lvlJc w:val="left"/>
      <w:pPr>
        <w:tabs>
          <w:tab w:val="num" w:pos="5040"/>
        </w:tabs>
        <w:ind w:left="5040" w:hanging="360"/>
      </w:pPr>
      <w:rPr>
        <w:rFonts w:ascii="Arial" w:hAnsi="Arial" w:hint="default"/>
      </w:rPr>
    </w:lvl>
    <w:lvl w:ilvl="7" w:tplc="414ED6A8" w:tentative="1">
      <w:start w:val="1"/>
      <w:numFmt w:val="bullet"/>
      <w:lvlText w:val="•"/>
      <w:lvlJc w:val="left"/>
      <w:pPr>
        <w:tabs>
          <w:tab w:val="num" w:pos="5760"/>
        </w:tabs>
        <w:ind w:left="5760" w:hanging="360"/>
      </w:pPr>
      <w:rPr>
        <w:rFonts w:ascii="Arial" w:hAnsi="Arial" w:hint="default"/>
      </w:rPr>
    </w:lvl>
    <w:lvl w:ilvl="8" w:tplc="A62E9DF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AA46647"/>
    <w:multiLevelType w:val="hybridMultilevel"/>
    <w:tmpl w:val="690ECE7A"/>
    <w:lvl w:ilvl="0" w:tplc="D4ECEF9C">
      <w:start w:val="1"/>
      <w:numFmt w:val="decimal"/>
      <w:pStyle w:val="Proposal"/>
      <w:lvlText w:val="Proposal %1"/>
      <w:lvlJc w:val="left"/>
      <w:pPr>
        <w:tabs>
          <w:tab w:val="num" w:pos="1304"/>
        </w:tabs>
        <w:ind w:left="1304" w:hanging="1304"/>
      </w:pPr>
      <w:rPr>
        <w:rFonts w:ascii="Arial" w:hAnsi="Arial" w:cs="Arial" w:hint="default"/>
        <w:b/>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3C3337A0"/>
    <w:multiLevelType w:val="hybridMultilevel"/>
    <w:tmpl w:val="54B2A8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FBB329B"/>
    <w:multiLevelType w:val="hybridMultilevel"/>
    <w:tmpl w:val="35A203E4"/>
    <w:lvl w:ilvl="0" w:tplc="AFB8BF1C">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9" w15:restartNumberingAfterBreak="0">
    <w:nsid w:val="4BDB47F9"/>
    <w:multiLevelType w:val="hybridMultilevel"/>
    <w:tmpl w:val="AEE89462"/>
    <w:lvl w:ilvl="0" w:tplc="FBB030B4">
      <w:start w:val="1"/>
      <w:numFmt w:val="bullet"/>
      <w:lvlText w:val="•"/>
      <w:lvlJc w:val="left"/>
      <w:pPr>
        <w:tabs>
          <w:tab w:val="num" w:pos="720"/>
        </w:tabs>
        <w:ind w:left="720" w:hanging="360"/>
      </w:pPr>
      <w:rPr>
        <w:rFonts w:ascii="Arial" w:hAnsi="Arial" w:hint="default"/>
      </w:rPr>
    </w:lvl>
    <w:lvl w:ilvl="1" w:tplc="F390A39C">
      <w:start w:val="95"/>
      <w:numFmt w:val="bullet"/>
      <w:lvlText w:val="–"/>
      <w:lvlJc w:val="left"/>
      <w:pPr>
        <w:tabs>
          <w:tab w:val="num" w:pos="1440"/>
        </w:tabs>
        <w:ind w:left="1440" w:hanging="360"/>
      </w:pPr>
      <w:rPr>
        <w:rFonts w:ascii="Arial" w:hAnsi="Arial" w:hint="default"/>
      </w:rPr>
    </w:lvl>
    <w:lvl w:ilvl="2" w:tplc="11F06628">
      <w:start w:val="95"/>
      <w:numFmt w:val="bullet"/>
      <w:lvlText w:val="•"/>
      <w:lvlJc w:val="left"/>
      <w:pPr>
        <w:tabs>
          <w:tab w:val="num" w:pos="2160"/>
        </w:tabs>
        <w:ind w:left="2160" w:hanging="360"/>
      </w:pPr>
      <w:rPr>
        <w:rFonts w:ascii="Arial" w:hAnsi="Arial" w:hint="default"/>
      </w:rPr>
    </w:lvl>
    <w:lvl w:ilvl="3" w:tplc="6BCE428C">
      <w:start w:val="95"/>
      <w:numFmt w:val="bullet"/>
      <w:lvlText w:val="–"/>
      <w:lvlJc w:val="left"/>
      <w:pPr>
        <w:tabs>
          <w:tab w:val="num" w:pos="2880"/>
        </w:tabs>
        <w:ind w:left="2880" w:hanging="360"/>
      </w:pPr>
      <w:rPr>
        <w:rFonts w:ascii="Arial" w:hAnsi="Arial" w:hint="default"/>
      </w:rPr>
    </w:lvl>
    <w:lvl w:ilvl="4" w:tplc="7F48534A" w:tentative="1">
      <w:start w:val="1"/>
      <w:numFmt w:val="bullet"/>
      <w:lvlText w:val="•"/>
      <w:lvlJc w:val="left"/>
      <w:pPr>
        <w:tabs>
          <w:tab w:val="num" w:pos="3600"/>
        </w:tabs>
        <w:ind w:left="3600" w:hanging="360"/>
      </w:pPr>
      <w:rPr>
        <w:rFonts w:ascii="Arial" w:hAnsi="Arial" w:hint="default"/>
      </w:rPr>
    </w:lvl>
    <w:lvl w:ilvl="5" w:tplc="B654505A" w:tentative="1">
      <w:start w:val="1"/>
      <w:numFmt w:val="bullet"/>
      <w:lvlText w:val="•"/>
      <w:lvlJc w:val="left"/>
      <w:pPr>
        <w:tabs>
          <w:tab w:val="num" w:pos="4320"/>
        </w:tabs>
        <w:ind w:left="4320" w:hanging="360"/>
      </w:pPr>
      <w:rPr>
        <w:rFonts w:ascii="Arial" w:hAnsi="Arial" w:hint="default"/>
      </w:rPr>
    </w:lvl>
    <w:lvl w:ilvl="6" w:tplc="098801C4" w:tentative="1">
      <w:start w:val="1"/>
      <w:numFmt w:val="bullet"/>
      <w:lvlText w:val="•"/>
      <w:lvlJc w:val="left"/>
      <w:pPr>
        <w:tabs>
          <w:tab w:val="num" w:pos="5040"/>
        </w:tabs>
        <w:ind w:left="5040" w:hanging="360"/>
      </w:pPr>
      <w:rPr>
        <w:rFonts w:ascii="Arial" w:hAnsi="Arial" w:hint="default"/>
      </w:rPr>
    </w:lvl>
    <w:lvl w:ilvl="7" w:tplc="FAFAE06C" w:tentative="1">
      <w:start w:val="1"/>
      <w:numFmt w:val="bullet"/>
      <w:lvlText w:val="•"/>
      <w:lvlJc w:val="left"/>
      <w:pPr>
        <w:tabs>
          <w:tab w:val="num" w:pos="5760"/>
        </w:tabs>
        <w:ind w:left="5760" w:hanging="360"/>
      </w:pPr>
      <w:rPr>
        <w:rFonts w:ascii="Arial" w:hAnsi="Arial" w:hint="default"/>
      </w:rPr>
    </w:lvl>
    <w:lvl w:ilvl="8" w:tplc="508C8C1E"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101505E"/>
    <w:multiLevelType w:val="hybridMultilevel"/>
    <w:tmpl w:val="3C9E018A"/>
    <w:lvl w:ilvl="0" w:tplc="6FCA1C40">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7035B7F"/>
    <w:multiLevelType w:val="hybridMultilevel"/>
    <w:tmpl w:val="9B604D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C5A3EB6"/>
    <w:multiLevelType w:val="hybridMultilevel"/>
    <w:tmpl w:val="E1AE821E"/>
    <w:lvl w:ilvl="0" w:tplc="93DC0AB8">
      <w:start w:val="1"/>
      <w:numFmt w:val="decimal"/>
      <w:lvlText w:val="%1."/>
      <w:lvlJc w:val="left"/>
      <w:pPr>
        <w:tabs>
          <w:tab w:val="num" w:pos="360"/>
        </w:tabs>
        <w:ind w:left="360" w:hanging="360"/>
      </w:pPr>
      <w:rPr>
        <w:rFonts w:hint="default"/>
      </w:rPr>
    </w:lvl>
    <w:lvl w:ilvl="1" w:tplc="4162974E">
      <w:start w:val="1"/>
      <w:numFmt w:val="decimal"/>
      <w:lvlText w:val="[%2]"/>
      <w:lvlJc w:val="left"/>
      <w:pPr>
        <w:tabs>
          <w:tab w:val="num" w:pos="-1985"/>
        </w:tabs>
        <w:ind w:left="-1985" w:hanging="567"/>
      </w:pPr>
      <w:rPr>
        <w:rFonts w:hint="default"/>
      </w:rPr>
    </w:lvl>
    <w:lvl w:ilvl="2" w:tplc="0409001B">
      <w:start w:val="1"/>
      <w:numFmt w:val="lowerRoman"/>
      <w:lvlText w:val="%3."/>
      <w:lvlJc w:val="right"/>
      <w:pPr>
        <w:tabs>
          <w:tab w:val="num" w:pos="-1472"/>
        </w:tabs>
        <w:ind w:left="-1472" w:hanging="180"/>
      </w:pPr>
    </w:lvl>
    <w:lvl w:ilvl="3" w:tplc="0409000F" w:tentative="1">
      <w:start w:val="1"/>
      <w:numFmt w:val="decimal"/>
      <w:lvlText w:val="%4."/>
      <w:lvlJc w:val="left"/>
      <w:pPr>
        <w:tabs>
          <w:tab w:val="num" w:pos="-752"/>
        </w:tabs>
        <w:ind w:left="-752" w:hanging="360"/>
      </w:pPr>
    </w:lvl>
    <w:lvl w:ilvl="4" w:tplc="04090019" w:tentative="1">
      <w:start w:val="1"/>
      <w:numFmt w:val="lowerLetter"/>
      <w:lvlText w:val="%5."/>
      <w:lvlJc w:val="left"/>
      <w:pPr>
        <w:tabs>
          <w:tab w:val="num" w:pos="-32"/>
        </w:tabs>
        <w:ind w:left="-32" w:hanging="360"/>
      </w:pPr>
    </w:lvl>
    <w:lvl w:ilvl="5" w:tplc="0409001B" w:tentative="1">
      <w:start w:val="1"/>
      <w:numFmt w:val="lowerRoman"/>
      <w:lvlText w:val="%6."/>
      <w:lvlJc w:val="right"/>
      <w:pPr>
        <w:tabs>
          <w:tab w:val="num" w:pos="688"/>
        </w:tabs>
        <w:ind w:left="688" w:hanging="180"/>
      </w:pPr>
    </w:lvl>
    <w:lvl w:ilvl="6" w:tplc="0409000F" w:tentative="1">
      <w:start w:val="1"/>
      <w:numFmt w:val="decimal"/>
      <w:lvlText w:val="%7."/>
      <w:lvlJc w:val="left"/>
      <w:pPr>
        <w:tabs>
          <w:tab w:val="num" w:pos="1408"/>
        </w:tabs>
        <w:ind w:left="1408" w:hanging="360"/>
      </w:pPr>
    </w:lvl>
    <w:lvl w:ilvl="7" w:tplc="04090019" w:tentative="1">
      <w:start w:val="1"/>
      <w:numFmt w:val="lowerLetter"/>
      <w:lvlText w:val="%8."/>
      <w:lvlJc w:val="left"/>
      <w:pPr>
        <w:tabs>
          <w:tab w:val="num" w:pos="2128"/>
        </w:tabs>
        <w:ind w:left="2128" w:hanging="360"/>
      </w:pPr>
    </w:lvl>
    <w:lvl w:ilvl="8" w:tplc="0409001B" w:tentative="1">
      <w:start w:val="1"/>
      <w:numFmt w:val="lowerRoman"/>
      <w:lvlText w:val="%9."/>
      <w:lvlJc w:val="right"/>
      <w:pPr>
        <w:tabs>
          <w:tab w:val="num" w:pos="2848"/>
        </w:tabs>
        <w:ind w:left="2848" w:hanging="180"/>
      </w:pPr>
    </w:lvl>
  </w:abstractNum>
  <w:abstractNum w:abstractNumId="25" w15:restartNumberingAfterBreak="0">
    <w:nsid w:val="5EA5293C"/>
    <w:multiLevelType w:val="hybridMultilevel"/>
    <w:tmpl w:val="277AD3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F5A39B2"/>
    <w:multiLevelType w:val="hybridMultilevel"/>
    <w:tmpl w:val="66A8B1F0"/>
    <w:lvl w:ilvl="0" w:tplc="E4E014FE">
      <w:start w:val="1"/>
      <w:numFmt w:val="bullet"/>
      <w:lvlText w:val="•"/>
      <w:lvlJc w:val="left"/>
      <w:pPr>
        <w:tabs>
          <w:tab w:val="num" w:pos="360"/>
        </w:tabs>
        <w:ind w:left="360" w:hanging="360"/>
      </w:pPr>
      <w:rPr>
        <w:rFonts w:ascii="Arial" w:hAnsi="Arial" w:hint="default"/>
      </w:rPr>
    </w:lvl>
    <w:lvl w:ilvl="1" w:tplc="9D90372A">
      <w:start w:val="2820"/>
      <w:numFmt w:val="bullet"/>
      <w:lvlText w:val="–"/>
      <w:lvlJc w:val="left"/>
      <w:pPr>
        <w:tabs>
          <w:tab w:val="num" w:pos="1080"/>
        </w:tabs>
        <w:ind w:left="1080" w:hanging="360"/>
      </w:pPr>
      <w:rPr>
        <w:rFonts w:ascii="Arial" w:hAnsi="Arial" w:hint="default"/>
      </w:rPr>
    </w:lvl>
    <w:lvl w:ilvl="2" w:tplc="CEC634BE">
      <w:start w:val="1"/>
      <w:numFmt w:val="bullet"/>
      <w:lvlText w:val="•"/>
      <w:lvlJc w:val="left"/>
      <w:pPr>
        <w:tabs>
          <w:tab w:val="num" w:pos="1800"/>
        </w:tabs>
        <w:ind w:left="1800" w:hanging="360"/>
      </w:pPr>
      <w:rPr>
        <w:rFonts w:ascii="Arial" w:hAnsi="Arial" w:hint="default"/>
      </w:rPr>
    </w:lvl>
    <w:lvl w:ilvl="3" w:tplc="CF2C66A4">
      <w:start w:val="1"/>
      <w:numFmt w:val="bullet"/>
      <w:lvlText w:val="•"/>
      <w:lvlJc w:val="left"/>
      <w:pPr>
        <w:tabs>
          <w:tab w:val="num" w:pos="2520"/>
        </w:tabs>
        <w:ind w:left="2520" w:hanging="360"/>
      </w:pPr>
      <w:rPr>
        <w:rFonts w:ascii="Arial" w:hAnsi="Arial" w:hint="default"/>
      </w:rPr>
    </w:lvl>
    <w:lvl w:ilvl="4" w:tplc="040C8BAE" w:tentative="1">
      <w:start w:val="1"/>
      <w:numFmt w:val="bullet"/>
      <w:lvlText w:val="•"/>
      <w:lvlJc w:val="left"/>
      <w:pPr>
        <w:tabs>
          <w:tab w:val="num" w:pos="3240"/>
        </w:tabs>
        <w:ind w:left="3240" w:hanging="360"/>
      </w:pPr>
      <w:rPr>
        <w:rFonts w:ascii="Arial" w:hAnsi="Arial" w:hint="default"/>
      </w:rPr>
    </w:lvl>
    <w:lvl w:ilvl="5" w:tplc="24FE7532" w:tentative="1">
      <w:start w:val="1"/>
      <w:numFmt w:val="bullet"/>
      <w:lvlText w:val="•"/>
      <w:lvlJc w:val="left"/>
      <w:pPr>
        <w:tabs>
          <w:tab w:val="num" w:pos="3960"/>
        </w:tabs>
        <w:ind w:left="3960" w:hanging="360"/>
      </w:pPr>
      <w:rPr>
        <w:rFonts w:ascii="Arial" w:hAnsi="Arial" w:hint="default"/>
      </w:rPr>
    </w:lvl>
    <w:lvl w:ilvl="6" w:tplc="9E20ADB0" w:tentative="1">
      <w:start w:val="1"/>
      <w:numFmt w:val="bullet"/>
      <w:lvlText w:val="•"/>
      <w:lvlJc w:val="left"/>
      <w:pPr>
        <w:tabs>
          <w:tab w:val="num" w:pos="4680"/>
        </w:tabs>
        <w:ind w:left="4680" w:hanging="360"/>
      </w:pPr>
      <w:rPr>
        <w:rFonts w:ascii="Arial" w:hAnsi="Arial" w:hint="default"/>
      </w:rPr>
    </w:lvl>
    <w:lvl w:ilvl="7" w:tplc="D6F8A36E" w:tentative="1">
      <w:start w:val="1"/>
      <w:numFmt w:val="bullet"/>
      <w:lvlText w:val="•"/>
      <w:lvlJc w:val="left"/>
      <w:pPr>
        <w:tabs>
          <w:tab w:val="num" w:pos="5400"/>
        </w:tabs>
        <w:ind w:left="5400" w:hanging="360"/>
      </w:pPr>
      <w:rPr>
        <w:rFonts w:ascii="Arial" w:hAnsi="Arial" w:hint="default"/>
      </w:rPr>
    </w:lvl>
    <w:lvl w:ilvl="8" w:tplc="3B8610C6" w:tentative="1">
      <w:start w:val="1"/>
      <w:numFmt w:val="bullet"/>
      <w:lvlText w:val="•"/>
      <w:lvlJc w:val="left"/>
      <w:pPr>
        <w:tabs>
          <w:tab w:val="num" w:pos="6120"/>
        </w:tabs>
        <w:ind w:left="6120" w:hanging="360"/>
      </w:pPr>
      <w:rPr>
        <w:rFonts w:ascii="Arial" w:hAnsi="Arial" w:hint="default"/>
      </w:rPr>
    </w:lvl>
  </w:abstractNum>
  <w:num w:numId="1">
    <w:abstractNumId w:val="5"/>
  </w:num>
  <w:num w:numId="2">
    <w:abstractNumId w:val="20"/>
  </w:num>
  <w:num w:numId="3">
    <w:abstractNumId w:val="13"/>
  </w:num>
  <w:num w:numId="4">
    <w:abstractNumId w:val="14"/>
  </w:num>
  <w:num w:numId="5">
    <w:abstractNumId w:val="10"/>
  </w:num>
  <w:num w:numId="6">
    <w:abstractNumId w:val="17"/>
  </w:num>
  <w:num w:numId="7">
    <w:abstractNumId w:val="23"/>
  </w:num>
  <w:num w:numId="8">
    <w:abstractNumId w:val="11"/>
  </w:num>
  <w:num w:numId="9">
    <w:abstractNumId w:val="8"/>
  </w:num>
  <w:num w:numId="10">
    <w:abstractNumId w:val="3"/>
  </w:num>
  <w:num w:numId="11">
    <w:abstractNumId w:val="2"/>
  </w:num>
  <w:num w:numId="12">
    <w:abstractNumId w:val="1"/>
  </w:num>
  <w:num w:numId="13">
    <w:abstractNumId w:val="21"/>
  </w:num>
  <w:num w:numId="14">
    <w:abstractNumId w:val="0"/>
  </w:num>
  <w:num w:numId="15">
    <w:abstractNumId w:val="9"/>
  </w:num>
  <w:num w:numId="16">
    <w:abstractNumId w:val="25"/>
  </w:num>
  <w:num w:numId="17">
    <w:abstractNumId w:val="16"/>
  </w:num>
  <w:num w:numId="18">
    <w:abstractNumId w:val="19"/>
  </w:num>
  <w:num w:numId="19">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20">
    <w:abstractNumId w:val="18"/>
  </w:num>
  <w:num w:numId="21">
    <w:abstractNumId w:val="22"/>
  </w:num>
  <w:num w:numId="22">
    <w:abstractNumId w:val="24"/>
  </w:num>
  <w:num w:numId="23">
    <w:abstractNumId w:val="7"/>
  </w:num>
  <w:num w:numId="24">
    <w:abstractNumId w:val="15"/>
  </w:num>
  <w:num w:numId="25">
    <w:abstractNumId w:val="26"/>
  </w:num>
  <w:num w:numId="26">
    <w:abstractNumId w:val="6"/>
  </w:num>
  <w:num w:numId="27">
    <w:abstractNumId w:val="12"/>
  </w:num>
  <w:num w:numId="2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163"/>
  <w:printFractionalCharacterWidth/>
  <w:activeWritingStyle w:appName="MSWord" w:lang="en-US" w:vendorID="64" w:dllVersion="131078" w:nlCheck="1" w:checkStyle="0"/>
  <w:activeWritingStyle w:appName="MSWord" w:lang="en-GB" w:vendorID="64" w:dllVersion="131078" w:nlCheck="1" w:checkStyle="0"/>
  <w:activeWritingStyle w:appName="MSWord" w:lang="de-DE" w:vendorID="64" w:dllVersion="131078" w:nlCheck="1" w:checkStyle="1"/>
  <w:proofState w:spelling="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43A07"/>
    <w:rsid w:val="000006E1"/>
    <w:rsid w:val="00000ED3"/>
    <w:rsid w:val="00002A37"/>
    <w:rsid w:val="0000620F"/>
    <w:rsid w:val="00006446"/>
    <w:rsid w:val="00006896"/>
    <w:rsid w:val="00007CDC"/>
    <w:rsid w:val="00007EDB"/>
    <w:rsid w:val="00011B28"/>
    <w:rsid w:val="00015D15"/>
    <w:rsid w:val="00022A5A"/>
    <w:rsid w:val="0002564D"/>
    <w:rsid w:val="00025ECA"/>
    <w:rsid w:val="000325B8"/>
    <w:rsid w:val="00032982"/>
    <w:rsid w:val="000340C8"/>
    <w:rsid w:val="00034C15"/>
    <w:rsid w:val="00036BA1"/>
    <w:rsid w:val="000378AB"/>
    <w:rsid w:val="000420A2"/>
    <w:rsid w:val="000422E2"/>
    <w:rsid w:val="00042F22"/>
    <w:rsid w:val="000444EF"/>
    <w:rsid w:val="00052A07"/>
    <w:rsid w:val="000534E3"/>
    <w:rsid w:val="0005527E"/>
    <w:rsid w:val="00055319"/>
    <w:rsid w:val="00055691"/>
    <w:rsid w:val="0005606A"/>
    <w:rsid w:val="00057117"/>
    <w:rsid w:val="00057333"/>
    <w:rsid w:val="000616E7"/>
    <w:rsid w:val="0006478A"/>
    <w:rsid w:val="0006487E"/>
    <w:rsid w:val="00065E1A"/>
    <w:rsid w:val="0007265B"/>
    <w:rsid w:val="00076C39"/>
    <w:rsid w:val="00077947"/>
    <w:rsid w:val="00077E5F"/>
    <w:rsid w:val="0008036A"/>
    <w:rsid w:val="00081AE6"/>
    <w:rsid w:val="000824DC"/>
    <w:rsid w:val="00084ACA"/>
    <w:rsid w:val="000855EB"/>
    <w:rsid w:val="00085B52"/>
    <w:rsid w:val="000862EC"/>
    <w:rsid w:val="0008645F"/>
    <w:rsid w:val="000866F2"/>
    <w:rsid w:val="00087FA4"/>
    <w:rsid w:val="0009009F"/>
    <w:rsid w:val="0009012F"/>
    <w:rsid w:val="00091557"/>
    <w:rsid w:val="000924C1"/>
    <w:rsid w:val="000924F0"/>
    <w:rsid w:val="00092B4B"/>
    <w:rsid w:val="00093474"/>
    <w:rsid w:val="0009510F"/>
    <w:rsid w:val="000A1B7B"/>
    <w:rsid w:val="000A56F2"/>
    <w:rsid w:val="000A7852"/>
    <w:rsid w:val="000B2719"/>
    <w:rsid w:val="000B3A8F"/>
    <w:rsid w:val="000B4AB9"/>
    <w:rsid w:val="000B58C3"/>
    <w:rsid w:val="000B5B07"/>
    <w:rsid w:val="000B61E9"/>
    <w:rsid w:val="000B66A8"/>
    <w:rsid w:val="000B79CA"/>
    <w:rsid w:val="000B7B33"/>
    <w:rsid w:val="000C165A"/>
    <w:rsid w:val="000C2E19"/>
    <w:rsid w:val="000D0D07"/>
    <w:rsid w:val="000D4797"/>
    <w:rsid w:val="000D7A7D"/>
    <w:rsid w:val="000E0527"/>
    <w:rsid w:val="000E1E92"/>
    <w:rsid w:val="000E553B"/>
    <w:rsid w:val="000F06D6"/>
    <w:rsid w:val="000F0715"/>
    <w:rsid w:val="000F0EB1"/>
    <w:rsid w:val="000F1106"/>
    <w:rsid w:val="000F39F8"/>
    <w:rsid w:val="000F3BE9"/>
    <w:rsid w:val="000F3F6C"/>
    <w:rsid w:val="000F5672"/>
    <w:rsid w:val="000F6DF3"/>
    <w:rsid w:val="000F7070"/>
    <w:rsid w:val="000F70ED"/>
    <w:rsid w:val="001005FF"/>
    <w:rsid w:val="001062FB"/>
    <w:rsid w:val="001063E6"/>
    <w:rsid w:val="00111DC7"/>
    <w:rsid w:val="00113CF4"/>
    <w:rsid w:val="001146BB"/>
    <w:rsid w:val="001153EA"/>
    <w:rsid w:val="001155DC"/>
    <w:rsid w:val="00115643"/>
    <w:rsid w:val="00116765"/>
    <w:rsid w:val="001219F5"/>
    <w:rsid w:val="00121A20"/>
    <w:rsid w:val="00122EDF"/>
    <w:rsid w:val="0012377F"/>
    <w:rsid w:val="00124314"/>
    <w:rsid w:val="00124D89"/>
    <w:rsid w:val="00126B4A"/>
    <w:rsid w:val="00132FD0"/>
    <w:rsid w:val="0013449C"/>
    <w:rsid w:val="001344C0"/>
    <w:rsid w:val="00134641"/>
    <w:rsid w:val="001346FA"/>
    <w:rsid w:val="00135252"/>
    <w:rsid w:val="00136BC7"/>
    <w:rsid w:val="00136F34"/>
    <w:rsid w:val="00137AB5"/>
    <w:rsid w:val="00137F0B"/>
    <w:rsid w:val="00140964"/>
    <w:rsid w:val="00142AA9"/>
    <w:rsid w:val="00150F46"/>
    <w:rsid w:val="00151E23"/>
    <w:rsid w:val="001526E0"/>
    <w:rsid w:val="001551B5"/>
    <w:rsid w:val="00156474"/>
    <w:rsid w:val="00157189"/>
    <w:rsid w:val="00160DBD"/>
    <w:rsid w:val="0016360E"/>
    <w:rsid w:val="001659C1"/>
    <w:rsid w:val="00166E7F"/>
    <w:rsid w:val="00170546"/>
    <w:rsid w:val="00170C0D"/>
    <w:rsid w:val="00173A8E"/>
    <w:rsid w:val="00174693"/>
    <w:rsid w:val="001748BD"/>
    <w:rsid w:val="00177795"/>
    <w:rsid w:val="00180A45"/>
    <w:rsid w:val="0018143F"/>
    <w:rsid w:val="00183D3A"/>
    <w:rsid w:val="0018412F"/>
    <w:rsid w:val="001846E1"/>
    <w:rsid w:val="00185502"/>
    <w:rsid w:val="00190AC1"/>
    <w:rsid w:val="00191A37"/>
    <w:rsid w:val="0019341A"/>
    <w:rsid w:val="001973A8"/>
    <w:rsid w:val="00197DF9"/>
    <w:rsid w:val="001A0FF8"/>
    <w:rsid w:val="001A1796"/>
    <w:rsid w:val="001A1987"/>
    <w:rsid w:val="001A2564"/>
    <w:rsid w:val="001A6173"/>
    <w:rsid w:val="001A6CBA"/>
    <w:rsid w:val="001B0335"/>
    <w:rsid w:val="001B0D97"/>
    <w:rsid w:val="001B501F"/>
    <w:rsid w:val="001B5A5D"/>
    <w:rsid w:val="001C1CE5"/>
    <w:rsid w:val="001C3D2A"/>
    <w:rsid w:val="001C41A6"/>
    <w:rsid w:val="001C7F89"/>
    <w:rsid w:val="001D51BA"/>
    <w:rsid w:val="001D6342"/>
    <w:rsid w:val="001D6D53"/>
    <w:rsid w:val="001D7DC3"/>
    <w:rsid w:val="001E1DC9"/>
    <w:rsid w:val="001E23E8"/>
    <w:rsid w:val="001E58E2"/>
    <w:rsid w:val="001E6C1B"/>
    <w:rsid w:val="001E7AED"/>
    <w:rsid w:val="001F1DE0"/>
    <w:rsid w:val="001F238A"/>
    <w:rsid w:val="001F3916"/>
    <w:rsid w:val="001F54C5"/>
    <w:rsid w:val="001F662C"/>
    <w:rsid w:val="001F6F78"/>
    <w:rsid w:val="001F7074"/>
    <w:rsid w:val="00200490"/>
    <w:rsid w:val="00200ED0"/>
    <w:rsid w:val="00201F3A"/>
    <w:rsid w:val="00202E6E"/>
    <w:rsid w:val="00203F96"/>
    <w:rsid w:val="002069B2"/>
    <w:rsid w:val="00207FA3"/>
    <w:rsid w:val="0021351A"/>
    <w:rsid w:val="00214DA8"/>
    <w:rsid w:val="00215423"/>
    <w:rsid w:val="002158FA"/>
    <w:rsid w:val="0021738E"/>
    <w:rsid w:val="00220600"/>
    <w:rsid w:val="002221AE"/>
    <w:rsid w:val="002224DB"/>
    <w:rsid w:val="00223FCB"/>
    <w:rsid w:val="002252C3"/>
    <w:rsid w:val="00225C54"/>
    <w:rsid w:val="00230765"/>
    <w:rsid w:val="002319E4"/>
    <w:rsid w:val="00232F39"/>
    <w:rsid w:val="00235479"/>
    <w:rsid w:val="00235632"/>
    <w:rsid w:val="00235872"/>
    <w:rsid w:val="00241559"/>
    <w:rsid w:val="002435B3"/>
    <w:rsid w:val="002458EB"/>
    <w:rsid w:val="002500C8"/>
    <w:rsid w:val="00251205"/>
    <w:rsid w:val="00257543"/>
    <w:rsid w:val="0026100F"/>
    <w:rsid w:val="0026147C"/>
    <w:rsid w:val="002617E7"/>
    <w:rsid w:val="00264228"/>
    <w:rsid w:val="00264334"/>
    <w:rsid w:val="0026473E"/>
    <w:rsid w:val="00266214"/>
    <w:rsid w:val="00267C83"/>
    <w:rsid w:val="0027144F"/>
    <w:rsid w:val="00271F3A"/>
    <w:rsid w:val="0027269B"/>
    <w:rsid w:val="00272738"/>
    <w:rsid w:val="00273278"/>
    <w:rsid w:val="002737F4"/>
    <w:rsid w:val="002805F5"/>
    <w:rsid w:val="00280751"/>
    <w:rsid w:val="00280C36"/>
    <w:rsid w:val="0028280A"/>
    <w:rsid w:val="002832F1"/>
    <w:rsid w:val="00286ACD"/>
    <w:rsid w:val="00287838"/>
    <w:rsid w:val="002907B5"/>
    <w:rsid w:val="00292EB7"/>
    <w:rsid w:val="00296227"/>
    <w:rsid w:val="00296F44"/>
    <w:rsid w:val="0029777D"/>
    <w:rsid w:val="002A055E"/>
    <w:rsid w:val="002A1D4E"/>
    <w:rsid w:val="002A2869"/>
    <w:rsid w:val="002A341F"/>
    <w:rsid w:val="002B24D6"/>
    <w:rsid w:val="002B335E"/>
    <w:rsid w:val="002B4CE9"/>
    <w:rsid w:val="002C41E6"/>
    <w:rsid w:val="002D071A"/>
    <w:rsid w:val="002D1464"/>
    <w:rsid w:val="002D34B2"/>
    <w:rsid w:val="002D4A15"/>
    <w:rsid w:val="002D7225"/>
    <w:rsid w:val="002D7637"/>
    <w:rsid w:val="002E17F2"/>
    <w:rsid w:val="002E5939"/>
    <w:rsid w:val="002E7CAE"/>
    <w:rsid w:val="002F0792"/>
    <w:rsid w:val="002F2771"/>
    <w:rsid w:val="002F37A9"/>
    <w:rsid w:val="002F5BBD"/>
    <w:rsid w:val="002F77C1"/>
    <w:rsid w:val="0030176C"/>
    <w:rsid w:val="00301CE6"/>
    <w:rsid w:val="0030256B"/>
    <w:rsid w:val="00302CA2"/>
    <w:rsid w:val="003042A8"/>
    <w:rsid w:val="0030501F"/>
    <w:rsid w:val="0030638C"/>
    <w:rsid w:val="00307BA1"/>
    <w:rsid w:val="00310490"/>
    <w:rsid w:val="00310A30"/>
    <w:rsid w:val="003110D0"/>
    <w:rsid w:val="00311702"/>
    <w:rsid w:val="00311CC7"/>
    <w:rsid w:val="00311E82"/>
    <w:rsid w:val="00313FD6"/>
    <w:rsid w:val="003143BD"/>
    <w:rsid w:val="0031572C"/>
    <w:rsid w:val="00315A98"/>
    <w:rsid w:val="00316A51"/>
    <w:rsid w:val="003203ED"/>
    <w:rsid w:val="00322C9F"/>
    <w:rsid w:val="003244F4"/>
    <w:rsid w:val="00324D23"/>
    <w:rsid w:val="0032532A"/>
    <w:rsid w:val="003268E0"/>
    <w:rsid w:val="00331751"/>
    <w:rsid w:val="003323F9"/>
    <w:rsid w:val="00334579"/>
    <w:rsid w:val="0033493A"/>
    <w:rsid w:val="00335858"/>
    <w:rsid w:val="0033662A"/>
    <w:rsid w:val="00336BDA"/>
    <w:rsid w:val="00337F45"/>
    <w:rsid w:val="00340C6A"/>
    <w:rsid w:val="00342BD7"/>
    <w:rsid w:val="00343A07"/>
    <w:rsid w:val="00346DB5"/>
    <w:rsid w:val="003477B1"/>
    <w:rsid w:val="00355F55"/>
    <w:rsid w:val="00357380"/>
    <w:rsid w:val="003602D9"/>
    <w:rsid w:val="003604CE"/>
    <w:rsid w:val="0036053B"/>
    <w:rsid w:val="00365F79"/>
    <w:rsid w:val="00370E47"/>
    <w:rsid w:val="003742AC"/>
    <w:rsid w:val="00374E40"/>
    <w:rsid w:val="003766F3"/>
    <w:rsid w:val="00377CE1"/>
    <w:rsid w:val="0038040E"/>
    <w:rsid w:val="00385BF0"/>
    <w:rsid w:val="00385DAF"/>
    <w:rsid w:val="00386856"/>
    <w:rsid w:val="00390CAE"/>
    <w:rsid w:val="00392E39"/>
    <w:rsid w:val="003939FF"/>
    <w:rsid w:val="00394F41"/>
    <w:rsid w:val="003A1EC8"/>
    <w:rsid w:val="003A2223"/>
    <w:rsid w:val="003A2A0F"/>
    <w:rsid w:val="003A45A1"/>
    <w:rsid w:val="003A585A"/>
    <w:rsid w:val="003A5B0A"/>
    <w:rsid w:val="003A5C65"/>
    <w:rsid w:val="003A6BAC"/>
    <w:rsid w:val="003A7EF3"/>
    <w:rsid w:val="003B159C"/>
    <w:rsid w:val="003B2420"/>
    <w:rsid w:val="003B369F"/>
    <w:rsid w:val="003B36A3"/>
    <w:rsid w:val="003B7FE5"/>
    <w:rsid w:val="003C11C8"/>
    <w:rsid w:val="003C230E"/>
    <w:rsid w:val="003C2702"/>
    <w:rsid w:val="003C7806"/>
    <w:rsid w:val="003D0CD4"/>
    <w:rsid w:val="003D109F"/>
    <w:rsid w:val="003D2478"/>
    <w:rsid w:val="003D3C45"/>
    <w:rsid w:val="003D5B1F"/>
    <w:rsid w:val="003D5D4E"/>
    <w:rsid w:val="003D65EF"/>
    <w:rsid w:val="003D7D00"/>
    <w:rsid w:val="003E0A43"/>
    <w:rsid w:val="003E15FA"/>
    <w:rsid w:val="003E1E1D"/>
    <w:rsid w:val="003E55E4"/>
    <w:rsid w:val="003E5F40"/>
    <w:rsid w:val="003E6711"/>
    <w:rsid w:val="003E74E3"/>
    <w:rsid w:val="003F05C7"/>
    <w:rsid w:val="003F2CD4"/>
    <w:rsid w:val="003F4D1F"/>
    <w:rsid w:val="003F6BBE"/>
    <w:rsid w:val="004000E8"/>
    <w:rsid w:val="00402E2B"/>
    <w:rsid w:val="00402F72"/>
    <w:rsid w:val="0040512B"/>
    <w:rsid w:val="00405CA5"/>
    <w:rsid w:val="00406E9B"/>
    <w:rsid w:val="00407CD3"/>
    <w:rsid w:val="00410134"/>
    <w:rsid w:val="00410B72"/>
    <w:rsid w:val="00410F18"/>
    <w:rsid w:val="0041263E"/>
    <w:rsid w:val="00413AAC"/>
    <w:rsid w:val="00421105"/>
    <w:rsid w:val="004242F4"/>
    <w:rsid w:val="00427248"/>
    <w:rsid w:val="00427728"/>
    <w:rsid w:val="00432C4E"/>
    <w:rsid w:val="00437447"/>
    <w:rsid w:val="00440DC0"/>
    <w:rsid w:val="00441A92"/>
    <w:rsid w:val="00443C99"/>
    <w:rsid w:val="00444F56"/>
    <w:rsid w:val="00446488"/>
    <w:rsid w:val="004517AA"/>
    <w:rsid w:val="00452B53"/>
    <w:rsid w:val="00452CAC"/>
    <w:rsid w:val="004560D4"/>
    <w:rsid w:val="00457565"/>
    <w:rsid w:val="00457B71"/>
    <w:rsid w:val="00462134"/>
    <w:rsid w:val="004661F0"/>
    <w:rsid w:val="004669E2"/>
    <w:rsid w:val="00470C31"/>
    <w:rsid w:val="004734D0"/>
    <w:rsid w:val="0047447B"/>
    <w:rsid w:val="0047556B"/>
    <w:rsid w:val="00477768"/>
    <w:rsid w:val="0048194F"/>
    <w:rsid w:val="004823B4"/>
    <w:rsid w:val="00482815"/>
    <w:rsid w:val="00484FD1"/>
    <w:rsid w:val="004903E5"/>
    <w:rsid w:val="00492BC5"/>
    <w:rsid w:val="0049503D"/>
    <w:rsid w:val="004964F1"/>
    <w:rsid w:val="004978E9"/>
    <w:rsid w:val="004A163A"/>
    <w:rsid w:val="004A16BC"/>
    <w:rsid w:val="004A2B94"/>
    <w:rsid w:val="004B57A1"/>
    <w:rsid w:val="004B7C0C"/>
    <w:rsid w:val="004C3898"/>
    <w:rsid w:val="004C4444"/>
    <w:rsid w:val="004C4D69"/>
    <w:rsid w:val="004C51E2"/>
    <w:rsid w:val="004C6818"/>
    <w:rsid w:val="004C74BD"/>
    <w:rsid w:val="004D36B1"/>
    <w:rsid w:val="004D49A7"/>
    <w:rsid w:val="004D49D5"/>
    <w:rsid w:val="004D7EBD"/>
    <w:rsid w:val="004E0478"/>
    <w:rsid w:val="004E267D"/>
    <w:rsid w:val="004E2680"/>
    <w:rsid w:val="004E28F9"/>
    <w:rsid w:val="004E462E"/>
    <w:rsid w:val="004E56DC"/>
    <w:rsid w:val="004E5829"/>
    <w:rsid w:val="004E6B56"/>
    <w:rsid w:val="004E76F4"/>
    <w:rsid w:val="004F0B4E"/>
    <w:rsid w:val="004F0B6C"/>
    <w:rsid w:val="004F2078"/>
    <w:rsid w:val="004F4DA3"/>
    <w:rsid w:val="00500B4A"/>
    <w:rsid w:val="00503751"/>
    <w:rsid w:val="0050591F"/>
    <w:rsid w:val="00506557"/>
    <w:rsid w:val="0050677A"/>
    <w:rsid w:val="00507F07"/>
    <w:rsid w:val="005108D8"/>
    <w:rsid w:val="0051094B"/>
    <w:rsid w:val="005116F9"/>
    <w:rsid w:val="00512CDD"/>
    <w:rsid w:val="00513029"/>
    <w:rsid w:val="005153A7"/>
    <w:rsid w:val="005219CF"/>
    <w:rsid w:val="005279A4"/>
    <w:rsid w:val="00534B59"/>
    <w:rsid w:val="0053614C"/>
    <w:rsid w:val="00536759"/>
    <w:rsid w:val="00537C62"/>
    <w:rsid w:val="00543986"/>
    <w:rsid w:val="00544D5B"/>
    <w:rsid w:val="00546970"/>
    <w:rsid w:val="00546C74"/>
    <w:rsid w:val="00554E19"/>
    <w:rsid w:val="00555435"/>
    <w:rsid w:val="00560630"/>
    <w:rsid w:val="0056121F"/>
    <w:rsid w:val="0057036A"/>
    <w:rsid w:val="00572101"/>
    <w:rsid w:val="005723BB"/>
    <w:rsid w:val="00572505"/>
    <w:rsid w:val="00582809"/>
    <w:rsid w:val="00582BED"/>
    <w:rsid w:val="0058798C"/>
    <w:rsid w:val="005900FA"/>
    <w:rsid w:val="005903D1"/>
    <w:rsid w:val="005935A4"/>
    <w:rsid w:val="005948C2"/>
    <w:rsid w:val="005954D1"/>
    <w:rsid w:val="00595DCA"/>
    <w:rsid w:val="0059779B"/>
    <w:rsid w:val="005A209A"/>
    <w:rsid w:val="005A3E8F"/>
    <w:rsid w:val="005A61E5"/>
    <w:rsid w:val="005A662D"/>
    <w:rsid w:val="005B35D7"/>
    <w:rsid w:val="005B392A"/>
    <w:rsid w:val="005B3AA3"/>
    <w:rsid w:val="005B61E1"/>
    <w:rsid w:val="005B6F83"/>
    <w:rsid w:val="005B7849"/>
    <w:rsid w:val="005C28A8"/>
    <w:rsid w:val="005C74FB"/>
    <w:rsid w:val="005D1602"/>
    <w:rsid w:val="005D22E6"/>
    <w:rsid w:val="005E1002"/>
    <w:rsid w:val="005E1FE6"/>
    <w:rsid w:val="005E385F"/>
    <w:rsid w:val="005E5469"/>
    <w:rsid w:val="005E5A0F"/>
    <w:rsid w:val="005E5B81"/>
    <w:rsid w:val="005F2CB1"/>
    <w:rsid w:val="005F3025"/>
    <w:rsid w:val="005F618C"/>
    <w:rsid w:val="005F70BD"/>
    <w:rsid w:val="00601A8F"/>
    <w:rsid w:val="0060283C"/>
    <w:rsid w:val="006031FE"/>
    <w:rsid w:val="00604F14"/>
    <w:rsid w:val="00605B43"/>
    <w:rsid w:val="00607213"/>
    <w:rsid w:val="00611B83"/>
    <w:rsid w:val="0061284B"/>
    <w:rsid w:val="00613257"/>
    <w:rsid w:val="006138E6"/>
    <w:rsid w:val="00620A71"/>
    <w:rsid w:val="00620D80"/>
    <w:rsid w:val="00621715"/>
    <w:rsid w:val="00621B29"/>
    <w:rsid w:val="00622C15"/>
    <w:rsid w:val="006234A6"/>
    <w:rsid w:val="00630001"/>
    <w:rsid w:val="006311B3"/>
    <w:rsid w:val="0063284C"/>
    <w:rsid w:val="00636398"/>
    <w:rsid w:val="006368D3"/>
    <w:rsid w:val="006377EC"/>
    <w:rsid w:val="0064151F"/>
    <w:rsid w:val="00641533"/>
    <w:rsid w:val="006418B4"/>
    <w:rsid w:val="0064208D"/>
    <w:rsid w:val="00643475"/>
    <w:rsid w:val="0064396A"/>
    <w:rsid w:val="0064624E"/>
    <w:rsid w:val="00650AB9"/>
    <w:rsid w:val="00655733"/>
    <w:rsid w:val="00655ACD"/>
    <w:rsid w:val="00656A92"/>
    <w:rsid w:val="00656DDE"/>
    <w:rsid w:val="0066011D"/>
    <w:rsid w:val="006607C0"/>
    <w:rsid w:val="006613A6"/>
    <w:rsid w:val="006627A2"/>
    <w:rsid w:val="00662E0C"/>
    <w:rsid w:val="006634E6"/>
    <w:rsid w:val="006655EE"/>
    <w:rsid w:val="00667EE7"/>
    <w:rsid w:val="00670922"/>
    <w:rsid w:val="00670BE1"/>
    <w:rsid w:val="0067218F"/>
    <w:rsid w:val="006741F2"/>
    <w:rsid w:val="00674CC3"/>
    <w:rsid w:val="00675C72"/>
    <w:rsid w:val="006771F9"/>
    <w:rsid w:val="006776D7"/>
    <w:rsid w:val="00681003"/>
    <w:rsid w:val="00681507"/>
    <w:rsid w:val="006817C9"/>
    <w:rsid w:val="00683ECE"/>
    <w:rsid w:val="006876D5"/>
    <w:rsid w:val="00691094"/>
    <w:rsid w:val="00695FC2"/>
    <w:rsid w:val="00696949"/>
    <w:rsid w:val="00697052"/>
    <w:rsid w:val="006A46FB"/>
    <w:rsid w:val="006A5E28"/>
    <w:rsid w:val="006A697B"/>
    <w:rsid w:val="006A7AFF"/>
    <w:rsid w:val="006B1816"/>
    <w:rsid w:val="006B2099"/>
    <w:rsid w:val="006B50CF"/>
    <w:rsid w:val="006B5BE6"/>
    <w:rsid w:val="006C03B8"/>
    <w:rsid w:val="006C19C1"/>
    <w:rsid w:val="006C3409"/>
    <w:rsid w:val="006C5EC9"/>
    <w:rsid w:val="006C6059"/>
    <w:rsid w:val="006C7522"/>
    <w:rsid w:val="006D1623"/>
    <w:rsid w:val="006D2139"/>
    <w:rsid w:val="006D2E81"/>
    <w:rsid w:val="006D6F08"/>
    <w:rsid w:val="006E062C"/>
    <w:rsid w:val="006E28B7"/>
    <w:rsid w:val="006E3310"/>
    <w:rsid w:val="006E3F07"/>
    <w:rsid w:val="006E4990"/>
    <w:rsid w:val="006E4E39"/>
    <w:rsid w:val="006E565E"/>
    <w:rsid w:val="006E673D"/>
    <w:rsid w:val="006E7D3B"/>
    <w:rsid w:val="006F16ED"/>
    <w:rsid w:val="006F1B70"/>
    <w:rsid w:val="006F341D"/>
    <w:rsid w:val="006F3CDE"/>
    <w:rsid w:val="006F58D4"/>
    <w:rsid w:val="006F642D"/>
    <w:rsid w:val="00701975"/>
    <w:rsid w:val="00701DA9"/>
    <w:rsid w:val="0070346E"/>
    <w:rsid w:val="00703C66"/>
    <w:rsid w:val="00704EDB"/>
    <w:rsid w:val="00706101"/>
    <w:rsid w:val="00707072"/>
    <w:rsid w:val="00707D61"/>
    <w:rsid w:val="00712287"/>
    <w:rsid w:val="00712772"/>
    <w:rsid w:val="00712C16"/>
    <w:rsid w:val="007148D3"/>
    <w:rsid w:val="0071565A"/>
    <w:rsid w:val="00715B9A"/>
    <w:rsid w:val="00716DFC"/>
    <w:rsid w:val="00720D98"/>
    <w:rsid w:val="00726EA6"/>
    <w:rsid w:val="00727208"/>
    <w:rsid w:val="00727680"/>
    <w:rsid w:val="00730A5D"/>
    <w:rsid w:val="007348B1"/>
    <w:rsid w:val="007362A6"/>
    <w:rsid w:val="00736D7D"/>
    <w:rsid w:val="007402D1"/>
    <w:rsid w:val="00740E58"/>
    <w:rsid w:val="00742371"/>
    <w:rsid w:val="00743A4B"/>
    <w:rsid w:val="00743D47"/>
    <w:rsid w:val="007445A0"/>
    <w:rsid w:val="0074524B"/>
    <w:rsid w:val="00747D8B"/>
    <w:rsid w:val="00750E8F"/>
    <w:rsid w:val="00751228"/>
    <w:rsid w:val="007557B4"/>
    <w:rsid w:val="007571E1"/>
    <w:rsid w:val="007601C5"/>
    <w:rsid w:val="007604B2"/>
    <w:rsid w:val="00764796"/>
    <w:rsid w:val="00765281"/>
    <w:rsid w:val="00766BAD"/>
    <w:rsid w:val="007730BD"/>
    <w:rsid w:val="007755F2"/>
    <w:rsid w:val="00776971"/>
    <w:rsid w:val="0078177E"/>
    <w:rsid w:val="0078304C"/>
    <w:rsid w:val="00783673"/>
    <w:rsid w:val="00785490"/>
    <w:rsid w:val="0079106C"/>
    <w:rsid w:val="00791306"/>
    <w:rsid w:val="007925EA"/>
    <w:rsid w:val="00793CD8"/>
    <w:rsid w:val="00795C92"/>
    <w:rsid w:val="00796231"/>
    <w:rsid w:val="007A1CB3"/>
    <w:rsid w:val="007A306F"/>
    <w:rsid w:val="007A43A6"/>
    <w:rsid w:val="007A512C"/>
    <w:rsid w:val="007A58A6"/>
    <w:rsid w:val="007A6004"/>
    <w:rsid w:val="007B3D2D"/>
    <w:rsid w:val="007B50AE"/>
    <w:rsid w:val="007B51DF"/>
    <w:rsid w:val="007B5283"/>
    <w:rsid w:val="007B71A3"/>
    <w:rsid w:val="007B7531"/>
    <w:rsid w:val="007B7801"/>
    <w:rsid w:val="007C05DD"/>
    <w:rsid w:val="007C3540"/>
    <w:rsid w:val="007C3D18"/>
    <w:rsid w:val="007C60BF"/>
    <w:rsid w:val="007C6A07"/>
    <w:rsid w:val="007C75A1"/>
    <w:rsid w:val="007C77A5"/>
    <w:rsid w:val="007D04E5"/>
    <w:rsid w:val="007D497F"/>
    <w:rsid w:val="007D5901"/>
    <w:rsid w:val="007D6C56"/>
    <w:rsid w:val="007D7526"/>
    <w:rsid w:val="007E1602"/>
    <w:rsid w:val="007E4610"/>
    <w:rsid w:val="007E4715"/>
    <w:rsid w:val="007E505B"/>
    <w:rsid w:val="007E7091"/>
    <w:rsid w:val="007F3430"/>
    <w:rsid w:val="00803FAE"/>
    <w:rsid w:val="00804708"/>
    <w:rsid w:val="0080605F"/>
    <w:rsid w:val="00807786"/>
    <w:rsid w:val="008102F2"/>
    <w:rsid w:val="00811E0C"/>
    <w:rsid w:val="00811FCB"/>
    <w:rsid w:val="008139C7"/>
    <w:rsid w:val="008158D6"/>
    <w:rsid w:val="00817196"/>
    <w:rsid w:val="0082276B"/>
    <w:rsid w:val="008235DB"/>
    <w:rsid w:val="00824AB4"/>
    <w:rsid w:val="00825C42"/>
    <w:rsid w:val="00825D25"/>
    <w:rsid w:val="00827D6F"/>
    <w:rsid w:val="00832AB4"/>
    <w:rsid w:val="00836B3D"/>
    <w:rsid w:val="008376AC"/>
    <w:rsid w:val="008444E8"/>
    <w:rsid w:val="00844E80"/>
    <w:rsid w:val="00846FE7"/>
    <w:rsid w:val="00851771"/>
    <w:rsid w:val="00852D00"/>
    <w:rsid w:val="00856911"/>
    <w:rsid w:val="008624C6"/>
    <w:rsid w:val="00864766"/>
    <w:rsid w:val="008677FD"/>
    <w:rsid w:val="008706D4"/>
    <w:rsid w:val="00870F8A"/>
    <w:rsid w:val="008719A4"/>
    <w:rsid w:val="00871D23"/>
    <w:rsid w:val="008724F5"/>
    <w:rsid w:val="00874312"/>
    <w:rsid w:val="0087437C"/>
    <w:rsid w:val="00875CD7"/>
    <w:rsid w:val="00876B4D"/>
    <w:rsid w:val="00877F18"/>
    <w:rsid w:val="00880EC6"/>
    <w:rsid w:val="00887243"/>
    <w:rsid w:val="00894A88"/>
    <w:rsid w:val="00895386"/>
    <w:rsid w:val="00895561"/>
    <w:rsid w:val="008967DC"/>
    <w:rsid w:val="008A21FF"/>
    <w:rsid w:val="008A2CE2"/>
    <w:rsid w:val="008A30AC"/>
    <w:rsid w:val="008A44B8"/>
    <w:rsid w:val="008A51A8"/>
    <w:rsid w:val="008A54C7"/>
    <w:rsid w:val="008A5D96"/>
    <w:rsid w:val="008A77D8"/>
    <w:rsid w:val="008B0483"/>
    <w:rsid w:val="008B120C"/>
    <w:rsid w:val="008B51A0"/>
    <w:rsid w:val="008B592A"/>
    <w:rsid w:val="008B7B5C"/>
    <w:rsid w:val="008C0101"/>
    <w:rsid w:val="008C0C99"/>
    <w:rsid w:val="008C2017"/>
    <w:rsid w:val="008C48E6"/>
    <w:rsid w:val="008C4958"/>
    <w:rsid w:val="008C4BAA"/>
    <w:rsid w:val="008C4C59"/>
    <w:rsid w:val="008C67B9"/>
    <w:rsid w:val="008C6AE8"/>
    <w:rsid w:val="008C7573"/>
    <w:rsid w:val="008C7DAF"/>
    <w:rsid w:val="008D1A14"/>
    <w:rsid w:val="008D34F1"/>
    <w:rsid w:val="008D39D8"/>
    <w:rsid w:val="008D6046"/>
    <w:rsid w:val="008D6D1A"/>
    <w:rsid w:val="008E04B8"/>
    <w:rsid w:val="008E065E"/>
    <w:rsid w:val="008E0927"/>
    <w:rsid w:val="008E1707"/>
    <w:rsid w:val="008E1909"/>
    <w:rsid w:val="008E5913"/>
    <w:rsid w:val="008F1EAB"/>
    <w:rsid w:val="008F33DC"/>
    <w:rsid w:val="008F3DFC"/>
    <w:rsid w:val="008F477F"/>
    <w:rsid w:val="00902350"/>
    <w:rsid w:val="0090336B"/>
    <w:rsid w:val="00903B34"/>
    <w:rsid w:val="009053AA"/>
    <w:rsid w:val="00906939"/>
    <w:rsid w:val="00907D51"/>
    <w:rsid w:val="009104BD"/>
    <w:rsid w:val="00910B7D"/>
    <w:rsid w:val="00911DFB"/>
    <w:rsid w:val="009139D9"/>
    <w:rsid w:val="00914AD8"/>
    <w:rsid w:val="00916079"/>
    <w:rsid w:val="00917194"/>
    <w:rsid w:val="00917CE9"/>
    <w:rsid w:val="00920BF2"/>
    <w:rsid w:val="00922010"/>
    <w:rsid w:val="00931BD9"/>
    <w:rsid w:val="00936136"/>
    <w:rsid w:val="009368F3"/>
    <w:rsid w:val="009413F8"/>
    <w:rsid w:val="009414E8"/>
    <w:rsid w:val="00941636"/>
    <w:rsid w:val="00943742"/>
    <w:rsid w:val="00945C05"/>
    <w:rsid w:val="00946945"/>
    <w:rsid w:val="00946E82"/>
    <w:rsid w:val="00947713"/>
    <w:rsid w:val="00950DE7"/>
    <w:rsid w:val="00953920"/>
    <w:rsid w:val="00953D47"/>
    <w:rsid w:val="00954326"/>
    <w:rsid w:val="009543CE"/>
    <w:rsid w:val="0095681E"/>
    <w:rsid w:val="009572D4"/>
    <w:rsid w:val="00961921"/>
    <w:rsid w:val="0096430A"/>
    <w:rsid w:val="0096518D"/>
    <w:rsid w:val="0096554B"/>
    <w:rsid w:val="0096584A"/>
    <w:rsid w:val="00971F08"/>
    <w:rsid w:val="00974BC6"/>
    <w:rsid w:val="00975A11"/>
    <w:rsid w:val="0097603D"/>
    <w:rsid w:val="00976949"/>
    <w:rsid w:val="00976E66"/>
    <w:rsid w:val="00980477"/>
    <w:rsid w:val="0098381D"/>
    <w:rsid w:val="00983A99"/>
    <w:rsid w:val="00985253"/>
    <w:rsid w:val="009853B3"/>
    <w:rsid w:val="0098620A"/>
    <w:rsid w:val="00986895"/>
    <w:rsid w:val="00990630"/>
    <w:rsid w:val="009914F9"/>
    <w:rsid w:val="00991761"/>
    <w:rsid w:val="009921F5"/>
    <w:rsid w:val="00992A22"/>
    <w:rsid w:val="00993301"/>
    <w:rsid w:val="00994DCA"/>
    <w:rsid w:val="00995A19"/>
    <w:rsid w:val="009960EC"/>
    <w:rsid w:val="009970DD"/>
    <w:rsid w:val="009A0FBA"/>
    <w:rsid w:val="009A1601"/>
    <w:rsid w:val="009A462D"/>
    <w:rsid w:val="009A4AD8"/>
    <w:rsid w:val="009A5CBA"/>
    <w:rsid w:val="009B1F30"/>
    <w:rsid w:val="009B3AC2"/>
    <w:rsid w:val="009B4DF4"/>
    <w:rsid w:val="009B564E"/>
    <w:rsid w:val="009B7E87"/>
    <w:rsid w:val="009C11C1"/>
    <w:rsid w:val="009C1D4F"/>
    <w:rsid w:val="009C403E"/>
    <w:rsid w:val="009C5D6A"/>
    <w:rsid w:val="009D4FF0"/>
    <w:rsid w:val="009D56F7"/>
    <w:rsid w:val="009D6342"/>
    <w:rsid w:val="009D703C"/>
    <w:rsid w:val="009D718F"/>
    <w:rsid w:val="009E068F"/>
    <w:rsid w:val="009E14E0"/>
    <w:rsid w:val="009E35DB"/>
    <w:rsid w:val="009E47A3"/>
    <w:rsid w:val="009F08F3"/>
    <w:rsid w:val="009F344F"/>
    <w:rsid w:val="009F5DB9"/>
    <w:rsid w:val="009F6ED9"/>
    <w:rsid w:val="00A0009B"/>
    <w:rsid w:val="00A048A8"/>
    <w:rsid w:val="00A04F49"/>
    <w:rsid w:val="00A12B83"/>
    <w:rsid w:val="00A13E54"/>
    <w:rsid w:val="00A17F63"/>
    <w:rsid w:val="00A2193B"/>
    <w:rsid w:val="00A221F5"/>
    <w:rsid w:val="00A2351A"/>
    <w:rsid w:val="00A256F8"/>
    <w:rsid w:val="00A264A9"/>
    <w:rsid w:val="00A275C6"/>
    <w:rsid w:val="00A27785"/>
    <w:rsid w:val="00A30187"/>
    <w:rsid w:val="00A314EE"/>
    <w:rsid w:val="00A32ACC"/>
    <w:rsid w:val="00A3448A"/>
    <w:rsid w:val="00A36297"/>
    <w:rsid w:val="00A36946"/>
    <w:rsid w:val="00A41E2B"/>
    <w:rsid w:val="00A45B74"/>
    <w:rsid w:val="00A50C16"/>
    <w:rsid w:val="00A52E1D"/>
    <w:rsid w:val="00A54B08"/>
    <w:rsid w:val="00A61499"/>
    <w:rsid w:val="00A62A77"/>
    <w:rsid w:val="00A63483"/>
    <w:rsid w:val="00A653DB"/>
    <w:rsid w:val="00A657D7"/>
    <w:rsid w:val="00A660AC"/>
    <w:rsid w:val="00A66ED9"/>
    <w:rsid w:val="00A67E6C"/>
    <w:rsid w:val="00A71B99"/>
    <w:rsid w:val="00A72DE0"/>
    <w:rsid w:val="00A7315F"/>
    <w:rsid w:val="00A739D0"/>
    <w:rsid w:val="00A761D4"/>
    <w:rsid w:val="00A77441"/>
    <w:rsid w:val="00A77EC4"/>
    <w:rsid w:val="00A8033B"/>
    <w:rsid w:val="00A87CD8"/>
    <w:rsid w:val="00A92879"/>
    <w:rsid w:val="00A939B9"/>
    <w:rsid w:val="00A9442A"/>
    <w:rsid w:val="00A95CF5"/>
    <w:rsid w:val="00A967B9"/>
    <w:rsid w:val="00AA016F"/>
    <w:rsid w:val="00AA1ED6"/>
    <w:rsid w:val="00AA3BFA"/>
    <w:rsid w:val="00AA4801"/>
    <w:rsid w:val="00AA51D6"/>
    <w:rsid w:val="00AB0436"/>
    <w:rsid w:val="00AB0BC8"/>
    <w:rsid w:val="00AB11CA"/>
    <w:rsid w:val="00AB14D9"/>
    <w:rsid w:val="00AB1598"/>
    <w:rsid w:val="00AB4728"/>
    <w:rsid w:val="00AB4AB8"/>
    <w:rsid w:val="00AB655E"/>
    <w:rsid w:val="00AC007F"/>
    <w:rsid w:val="00AC2ECD"/>
    <w:rsid w:val="00AC3119"/>
    <w:rsid w:val="00AC49FB"/>
    <w:rsid w:val="00AC4B2B"/>
    <w:rsid w:val="00AC4DFF"/>
    <w:rsid w:val="00AC5A10"/>
    <w:rsid w:val="00AC733F"/>
    <w:rsid w:val="00AD0AA3"/>
    <w:rsid w:val="00AD3426"/>
    <w:rsid w:val="00AD3F94"/>
    <w:rsid w:val="00AD4A5A"/>
    <w:rsid w:val="00AD6CAF"/>
    <w:rsid w:val="00AE27AC"/>
    <w:rsid w:val="00AE40E0"/>
    <w:rsid w:val="00AE4DBA"/>
    <w:rsid w:val="00AE4DEC"/>
    <w:rsid w:val="00AE4F07"/>
    <w:rsid w:val="00AE5AE8"/>
    <w:rsid w:val="00AE7CA0"/>
    <w:rsid w:val="00AF1C5D"/>
    <w:rsid w:val="00AF2738"/>
    <w:rsid w:val="00AF42D7"/>
    <w:rsid w:val="00AF5275"/>
    <w:rsid w:val="00AF6256"/>
    <w:rsid w:val="00B006FE"/>
    <w:rsid w:val="00B007CB"/>
    <w:rsid w:val="00B00C0A"/>
    <w:rsid w:val="00B02AA9"/>
    <w:rsid w:val="00B02FA3"/>
    <w:rsid w:val="00B05084"/>
    <w:rsid w:val="00B05920"/>
    <w:rsid w:val="00B119E8"/>
    <w:rsid w:val="00B157F9"/>
    <w:rsid w:val="00B20256"/>
    <w:rsid w:val="00B20D09"/>
    <w:rsid w:val="00B23879"/>
    <w:rsid w:val="00B2763F"/>
    <w:rsid w:val="00B27AAC"/>
    <w:rsid w:val="00B30929"/>
    <w:rsid w:val="00B372AA"/>
    <w:rsid w:val="00B40445"/>
    <w:rsid w:val="00B40A69"/>
    <w:rsid w:val="00B4144F"/>
    <w:rsid w:val="00B41888"/>
    <w:rsid w:val="00B4408D"/>
    <w:rsid w:val="00B45A52"/>
    <w:rsid w:val="00B46175"/>
    <w:rsid w:val="00B47E43"/>
    <w:rsid w:val="00B5335A"/>
    <w:rsid w:val="00B558AF"/>
    <w:rsid w:val="00B5723B"/>
    <w:rsid w:val="00B60EF1"/>
    <w:rsid w:val="00B6188F"/>
    <w:rsid w:val="00B635AB"/>
    <w:rsid w:val="00B63F2C"/>
    <w:rsid w:val="00B64E41"/>
    <w:rsid w:val="00B64EA6"/>
    <w:rsid w:val="00B664C7"/>
    <w:rsid w:val="00B67791"/>
    <w:rsid w:val="00B70E70"/>
    <w:rsid w:val="00B739F6"/>
    <w:rsid w:val="00B75BB1"/>
    <w:rsid w:val="00B81A6C"/>
    <w:rsid w:val="00B842A0"/>
    <w:rsid w:val="00B85DE5"/>
    <w:rsid w:val="00B90F73"/>
    <w:rsid w:val="00B9371D"/>
    <w:rsid w:val="00B93B59"/>
    <w:rsid w:val="00B9406A"/>
    <w:rsid w:val="00BA2280"/>
    <w:rsid w:val="00BA2A08"/>
    <w:rsid w:val="00BA56D2"/>
    <w:rsid w:val="00BA6C49"/>
    <w:rsid w:val="00BA76E0"/>
    <w:rsid w:val="00BB207A"/>
    <w:rsid w:val="00BB2A25"/>
    <w:rsid w:val="00BB51E9"/>
    <w:rsid w:val="00BC0FDC"/>
    <w:rsid w:val="00BC3053"/>
    <w:rsid w:val="00BC48E9"/>
    <w:rsid w:val="00BC4D2E"/>
    <w:rsid w:val="00BD48AC"/>
    <w:rsid w:val="00BD5994"/>
    <w:rsid w:val="00BD5C65"/>
    <w:rsid w:val="00BD5F1A"/>
    <w:rsid w:val="00BE1234"/>
    <w:rsid w:val="00BE2FA6"/>
    <w:rsid w:val="00BE333F"/>
    <w:rsid w:val="00BE72C3"/>
    <w:rsid w:val="00BE7406"/>
    <w:rsid w:val="00BE7603"/>
    <w:rsid w:val="00BF1648"/>
    <w:rsid w:val="00BF3279"/>
    <w:rsid w:val="00BF74C7"/>
    <w:rsid w:val="00C015F1"/>
    <w:rsid w:val="00C01BE4"/>
    <w:rsid w:val="00C01F33"/>
    <w:rsid w:val="00C02CC6"/>
    <w:rsid w:val="00C040F7"/>
    <w:rsid w:val="00C041B0"/>
    <w:rsid w:val="00C044AB"/>
    <w:rsid w:val="00C05706"/>
    <w:rsid w:val="00C07377"/>
    <w:rsid w:val="00C10478"/>
    <w:rsid w:val="00C12107"/>
    <w:rsid w:val="00C14D4B"/>
    <w:rsid w:val="00C154BB"/>
    <w:rsid w:val="00C25F2F"/>
    <w:rsid w:val="00C273CE"/>
    <w:rsid w:val="00C27624"/>
    <w:rsid w:val="00C279B5"/>
    <w:rsid w:val="00C27C45"/>
    <w:rsid w:val="00C3719D"/>
    <w:rsid w:val="00C37DBB"/>
    <w:rsid w:val="00C4078B"/>
    <w:rsid w:val="00C411DE"/>
    <w:rsid w:val="00C54995"/>
    <w:rsid w:val="00C54D41"/>
    <w:rsid w:val="00C57720"/>
    <w:rsid w:val="00C57B03"/>
    <w:rsid w:val="00C60783"/>
    <w:rsid w:val="00C63C88"/>
    <w:rsid w:val="00C63F83"/>
    <w:rsid w:val="00C64672"/>
    <w:rsid w:val="00C6798A"/>
    <w:rsid w:val="00C70697"/>
    <w:rsid w:val="00C72EF4"/>
    <w:rsid w:val="00C75D2F"/>
    <w:rsid w:val="00C767BE"/>
    <w:rsid w:val="00C76E3C"/>
    <w:rsid w:val="00C77721"/>
    <w:rsid w:val="00C81568"/>
    <w:rsid w:val="00C84149"/>
    <w:rsid w:val="00C9027A"/>
    <w:rsid w:val="00C9068E"/>
    <w:rsid w:val="00C93C4B"/>
    <w:rsid w:val="00C943A5"/>
    <w:rsid w:val="00C944AB"/>
    <w:rsid w:val="00C95B40"/>
    <w:rsid w:val="00C9621A"/>
    <w:rsid w:val="00CA1B65"/>
    <w:rsid w:val="00CA1ED8"/>
    <w:rsid w:val="00CA424B"/>
    <w:rsid w:val="00CA7B0E"/>
    <w:rsid w:val="00CB0BB4"/>
    <w:rsid w:val="00CB1F63"/>
    <w:rsid w:val="00CB43A9"/>
    <w:rsid w:val="00CB456D"/>
    <w:rsid w:val="00CB462A"/>
    <w:rsid w:val="00CB7170"/>
    <w:rsid w:val="00CC040E"/>
    <w:rsid w:val="00CC071B"/>
    <w:rsid w:val="00CC111F"/>
    <w:rsid w:val="00CC2011"/>
    <w:rsid w:val="00CC3EA0"/>
    <w:rsid w:val="00CC49F5"/>
    <w:rsid w:val="00CC5691"/>
    <w:rsid w:val="00CC60BE"/>
    <w:rsid w:val="00CC695F"/>
    <w:rsid w:val="00CC6F59"/>
    <w:rsid w:val="00CC7B45"/>
    <w:rsid w:val="00CD1188"/>
    <w:rsid w:val="00CD2ED1"/>
    <w:rsid w:val="00CD337B"/>
    <w:rsid w:val="00CD3BE9"/>
    <w:rsid w:val="00CD582F"/>
    <w:rsid w:val="00CD5D9C"/>
    <w:rsid w:val="00CD676E"/>
    <w:rsid w:val="00CE0424"/>
    <w:rsid w:val="00CE36CF"/>
    <w:rsid w:val="00CE6967"/>
    <w:rsid w:val="00CE7561"/>
    <w:rsid w:val="00CF1354"/>
    <w:rsid w:val="00CF3A6C"/>
    <w:rsid w:val="00CF3B1F"/>
    <w:rsid w:val="00CF3BF6"/>
    <w:rsid w:val="00CF625B"/>
    <w:rsid w:val="00CF687E"/>
    <w:rsid w:val="00D00035"/>
    <w:rsid w:val="00D01C24"/>
    <w:rsid w:val="00D0349B"/>
    <w:rsid w:val="00D0624E"/>
    <w:rsid w:val="00D10249"/>
    <w:rsid w:val="00D115C3"/>
    <w:rsid w:val="00D11897"/>
    <w:rsid w:val="00D13135"/>
    <w:rsid w:val="00D13E4E"/>
    <w:rsid w:val="00D17D6A"/>
    <w:rsid w:val="00D20EF9"/>
    <w:rsid w:val="00D21010"/>
    <w:rsid w:val="00D239A7"/>
    <w:rsid w:val="00D23F47"/>
    <w:rsid w:val="00D260FD"/>
    <w:rsid w:val="00D34822"/>
    <w:rsid w:val="00D34D96"/>
    <w:rsid w:val="00D35945"/>
    <w:rsid w:val="00D36BB2"/>
    <w:rsid w:val="00D36E71"/>
    <w:rsid w:val="00D37D87"/>
    <w:rsid w:val="00D40B33"/>
    <w:rsid w:val="00D4318F"/>
    <w:rsid w:val="00D438BF"/>
    <w:rsid w:val="00D440F8"/>
    <w:rsid w:val="00D50F97"/>
    <w:rsid w:val="00D5231F"/>
    <w:rsid w:val="00D546FF"/>
    <w:rsid w:val="00D55AD5"/>
    <w:rsid w:val="00D56209"/>
    <w:rsid w:val="00D56655"/>
    <w:rsid w:val="00D576CA"/>
    <w:rsid w:val="00D61AF5"/>
    <w:rsid w:val="00D64519"/>
    <w:rsid w:val="00D652B5"/>
    <w:rsid w:val="00D66155"/>
    <w:rsid w:val="00D67FAE"/>
    <w:rsid w:val="00D708B0"/>
    <w:rsid w:val="00D77B1D"/>
    <w:rsid w:val="00D8021F"/>
    <w:rsid w:val="00D80383"/>
    <w:rsid w:val="00D819FE"/>
    <w:rsid w:val="00D823C6"/>
    <w:rsid w:val="00D86CA3"/>
    <w:rsid w:val="00D871CE"/>
    <w:rsid w:val="00D9196D"/>
    <w:rsid w:val="00D92982"/>
    <w:rsid w:val="00D95987"/>
    <w:rsid w:val="00DA1A57"/>
    <w:rsid w:val="00DA305E"/>
    <w:rsid w:val="00DA5417"/>
    <w:rsid w:val="00DA56E8"/>
    <w:rsid w:val="00DB0A9F"/>
    <w:rsid w:val="00DB2E53"/>
    <w:rsid w:val="00DB377D"/>
    <w:rsid w:val="00DC0CF9"/>
    <w:rsid w:val="00DC2D36"/>
    <w:rsid w:val="00DC2D80"/>
    <w:rsid w:val="00DC53EF"/>
    <w:rsid w:val="00DD0107"/>
    <w:rsid w:val="00DD0ECF"/>
    <w:rsid w:val="00DD1423"/>
    <w:rsid w:val="00DD5680"/>
    <w:rsid w:val="00DD78E9"/>
    <w:rsid w:val="00DE5608"/>
    <w:rsid w:val="00DE58D0"/>
    <w:rsid w:val="00DE654F"/>
    <w:rsid w:val="00DE789F"/>
    <w:rsid w:val="00DF0B6E"/>
    <w:rsid w:val="00DF15E0"/>
    <w:rsid w:val="00DF2D12"/>
    <w:rsid w:val="00DF37A0"/>
    <w:rsid w:val="00E03BB8"/>
    <w:rsid w:val="00E110E7"/>
    <w:rsid w:val="00E11B20"/>
    <w:rsid w:val="00E124F0"/>
    <w:rsid w:val="00E17B98"/>
    <w:rsid w:val="00E17F70"/>
    <w:rsid w:val="00E17FA2"/>
    <w:rsid w:val="00E17FDB"/>
    <w:rsid w:val="00E22330"/>
    <w:rsid w:val="00E27AA3"/>
    <w:rsid w:val="00E30225"/>
    <w:rsid w:val="00E30B5A"/>
    <w:rsid w:val="00E3123D"/>
    <w:rsid w:val="00E31461"/>
    <w:rsid w:val="00E31D43"/>
    <w:rsid w:val="00E32608"/>
    <w:rsid w:val="00E34188"/>
    <w:rsid w:val="00E34B6E"/>
    <w:rsid w:val="00E35559"/>
    <w:rsid w:val="00E3723A"/>
    <w:rsid w:val="00E37860"/>
    <w:rsid w:val="00E446F1"/>
    <w:rsid w:val="00E4474E"/>
    <w:rsid w:val="00E46886"/>
    <w:rsid w:val="00E47AEF"/>
    <w:rsid w:val="00E51A14"/>
    <w:rsid w:val="00E53B75"/>
    <w:rsid w:val="00E54E3B"/>
    <w:rsid w:val="00E57565"/>
    <w:rsid w:val="00E62CF0"/>
    <w:rsid w:val="00E63838"/>
    <w:rsid w:val="00E64434"/>
    <w:rsid w:val="00E67111"/>
    <w:rsid w:val="00E67C51"/>
    <w:rsid w:val="00E71CF8"/>
    <w:rsid w:val="00E71E34"/>
    <w:rsid w:val="00E72EFC"/>
    <w:rsid w:val="00E75185"/>
    <w:rsid w:val="00E758EC"/>
    <w:rsid w:val="00E7635C"/>
    <w:rsid w:val="00E76E18"/>
    <w:rsid w:val="00E8234C"/>
    <w:rsid w:val="00E82C4D"/>
    <w:rsid w:val="00E83AA9"/>
    <w:rsid w:val="00E858F9"/>
    <w:rsid w:val="00E85928"/>
    <w:rsid w:val="00E87822"/>
    <w:rsid w:val="00E87D86"/>
    <w:rsid w:val="00E90395"/>
    <w:rsid w:val="00E90E49"/>
    <w:rsid w:val="00E912E0"/>
    <w:rsid w:val="00E917F9"/>
    <w:rsid w:val="00E9291C"/>
    <w:rsid w:val="00E93FFE"/>
    <w:rsid w:val="00E94F8A"/>
    <w:rsid w:val="00EA126F"/>
    <w:rsid w:val="00EA3400"/>
    <w:rsid w:val="00EA41B8"/>
    <w:rsid w:val="00EA4A9E"/>
    <w:rsid w:val="00EA4BDF"/>
    <w:rsid w:val="00EA60AE"/>
    <w:rsid w:val="00EA7A41"/>
    <w:rsid w:val="00EB077B"/>
    <w:rsid w:val="00EB3AF5"/>
    <w:rsid w:val="00EB4EA2"/>
    <w:rsid w:val="00EC27C6"/>
    <w:rsid w:val="00EC4207"/>
    <w:rsid w:val="00EC4CD4"/>
    <w:rsid w:val="00EC5653"/>
    <w:rsid w:val="00EC71CE"/>
    <w:rsid w:val="00ED0D47"/>
    <w:rsid w:val="00ED1006"/>
    <w:rsid w:val="00ED3138"/>
    <w:rsid w:val="00ED3BA3"/>
    <w:rsid w:val="00EE38AE"/>
    <w:rsid w:val="00EE66C7"/>
    <w:rsid w:val="00EE7DBF"/>
    <w:rsid w:val="00EF0F3B"/>
    <w:rsid w:val="00EF18FE"/>
    <w:rsid w:val="00EF191A"/>
    <w:rsid w:val="00EF1CE1"/>
    <w:rsid w:val="00EF1EA9"/>
    <w:rsid w:val="00EF5787"/>
    <w:rsid w:val="00EF60D0"/>
    <w:rsid w:val="00F02322"/>
    <w:rsid w:val="00F02DB2"/>
    <w:rsid w:val="00F02EAC"/>
    <w:rsid w:val="00F0320F"/>
    <w:rsid w:val="00F03D6C"/>
    <w:rsid w:val="00F048A4"/>
    <w:rsid w:val="00F0528D"/>
    <w:rsid w:val="00F06C67"/>
    <w:rsid w:val="00F06DFD"/>
    <w:rsid w:val="00F071D1"/>
    <w:rsid w:val="00F07533"/>
    <w:rsid w:val="00F10629"/>
    <w:rsid w:val="00F15FA5"/>
    <w:rsid w:val="00F209B7"/>
    <w:rsid w:val="00F2376F"/>
    <w:rsid w:val="00F243D8"/>
    <w:rsid w:val="00F27528"/>
    <w:rsid w:val="00F30828"/>
    <w:rsid w:val="00F313D6"/>
    <w:rsid w:val="00F35E4E"/>
    <w:rsid w:val="00F37297"/>
    <w:rsid w:val="00F37A7D"/>
    <w:rsid w:val="00F40F0C"/>
    <w:rsid w:val="00F42B29"/>
    <w:rsid w:val="00F46E44"/>
    <w:rsid w:val="00F473C0"/>
    <w:rsid w:val="00F4766C"/>
    <w:rsid w:val="00F507D1"/>
    <w:rsid w:val="00F50B07"/>
    <w:rsid w:val="00F519CE"/>
    <w:rsid w:val="00F51ADA"/>
    <w:rsid w:val="00F53BA4"/>
    <w:rsid w:val="00F607C5"/>
    <w:rsid w:val="00F60DEA"/>
    <w:rsid w:val="00F6302A"/>
    <w:rsid w:val="00F64C2B"/>
    <w:rsid w:val="00F651BE"/>
    <w:rsid w:val="00F66EB7"/>
    <w:rsid w:val="00F67F53"/>
    <w:rsid w:val="00F703BE"/>
    <w:rsid w:val="00F71F69"/>
    <w:rsid w:val="00F72B72"/>
    <w:rsid w:val="00F74501"/>
    <w:rsid w:val="00F74BB9"/>
    <w:rsid w:val="00F75582"/>
    <w:rsid w:val="00F76EFA"/>
    <w:rsid w:val="00F804BE"/>
    <w:rsid w:val="00F817CE"/>
    <w:rsid w:val="00F83346"/>
    <w:rsid w:val="00F84440"/>
    <w:rsid w:val="00F844F5"/>
    <w:rsid w:val="00F8456C"/>
    <w:rsid w:val="00F859D8"/>
    <w:rsid w:val="00F868F5"/>
    <w:rsid w:val="00F86965"/>
    <w:rsid w:val="00F9056A"/>
    <w:rsid w:val="00F90F8D"/>
    <w:rsid w:val="00F92782"/>
    <w:rsid w:val="00F93AA9"/>
    <w:rsid w:val="00F96985"/>
    <w:rsid w:val="00F975DB"/>
    <w:rsid w:val="00F97838"/>
    <w:rsid w:val="00FA26AE"/>
    <w:rsid w:val="00FA2BB3"/>
    <w:rsid w:val="00FA6F0B"/>
    <w:rsid w:val="00FA773E"/>
    <w:rsid w:val="00FB3DF5"/>
    <w:rsid w:val="00FB4C80"/>
    <w:rsid w:val="00FB6A6A"/>
    <w:rsid w:val="00FB6D06"/>
    <w:rsid w:val="00FC7429"/>
    <w:rsid w:val="00FD0620"/>
    <w:rsid w:val="00FD07F6"/>
    <w:rsid w:val="00FD1206"/>
    <w:rsid w:val="00FD1EC8"/>
    <w:rsid w:val="00FD2240"/>
    <w:rsid w:val="00FD44F7"/>
    <w:rsid w:val="00FD47ED"/>
    <w:rsid w:val="00FD74DB"/>
    <w:rsid w:val="00FD7660"/>
    <w:rsid w:val="00FE0655"/>
    <w:rsid w:val="00FE2365"/>
    <w:rsid w:val="00FE4C7B"/>
    <w:rsid w:val="00FE6410"/>
    <w:rsid w:val="00FE6989"/>
    <w:rsid w:val="00FE7336"/>
    <w:rsid w:val="00FE787C"/>
    <w:rsid w:val="00FF1171"/>
    <w:rsid w:val="00FF4144"/>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D075167"/>
  <w15:chartTrackingRefBased/>
  <w15:docId w15:val="{E06CC0AA-54D0-445A-A62E-51729FD1F1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sv-SE" w:eastAsia="sv-SE" w:bidi="ar-SA"/>
      </w:rPr>
    </w:rPrDefault>
    <w:pPrDefault/>
  </w:docDefaults>
  <w:latentStyles w:defLockedState="0" w:defUIPriority="0" w:defSemiHidden="0" w:defUnhideWhenUsed="0" w:defQFormat="0" w:count="373">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uiPriority="35"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D50F97"/>
    <w:pPr>
      <w:overflowPunct w:val="0"/>
      <w:autoSpaceDE w:val="0"/>
      <w:autoSpaceDN w:val="0"/>
      <w:adjustRightInd w:val="0"/>
      <w:spacing w:after="120"/>
      <w:jc w:val="both"/>
      <w:textAlignment w:val="baseline"/>
    </w:pPr>
    <w:rPr>
      <w:rFonts w:ascii="Arial" w:hAnsi="Arial"/>
      <w:lang w:val="en-GB" w:eastAsia="zh-CN"/>
    </w:rPr>
  </w:style>
  <w:style w:type="paragraph" w:styleId="Heading1">
    <w:name w:val="heading 1"/>
    <w:next w:val="Normal"/>
    <w:link w:val="Heading1Char"/>
    <w:qFormat/>
    <w:rsid w:val="00D50F9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basedOn w:val="Heading1"/>
    <w:next w:val="Normal"/>
    <w:qFormat/>
    <w:rsid w:val="00D50F97"/>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D50F97"/>
    <w:pPr>
      <w:numPr>
        <w:ilvl w:val="2"/>
      </w:numPr>
      <w:spacing w:before="120"/>
      <w:outlineLvl w:val="2"/>
    </w:pPr>
    <w:rPr>
      <w:sz w:val="28"/>
      <w:szCs w:val="28"/>
    </w:rPr>
  </w:style>
  <w:style w:type="paragraph" w:styleId="Heading4">
    <w:name w:val="heading 4"/>
    <w:basedOn w:val="Heading3"/>
    <w:next w:val="Normal"/>
    <w:qFormat/>
    <w:rsid w:val="00D50F97"/>
    <w:pPr>
      <w:numPr>
        <w:ilvl w:val="3"/>
      </w:numPr>
      <w:outlineLvl w:val="3"/>
    </w:pPr>
    <w:rPr>
      <w:sz w:val="24"/>
      <w:szCs w:val="24"/>
    </w:rPr>
  </w:style>
  <w:style w:type="paragraph" w:styleId="Heading5">
    <w:name w:val="heading 5"/>
    <w:basedOn w:val="Heading4"/>
    <w:next w:val="Normal"/>
    <w:qFormat/>
    <w:rsid w:val="00D50F97"/>
    <w:pPr>
      <w:numPr>
        <w:ilvl w:val="4"/>
      </w:numPr>
      <w:outlineLvl w:val="4"/>
    </w:pPr>
    <w:rPr>
      <w:sz w:val="22"/>
      <w:szCs w:val="22"/>
    </w:rPr>
  </w:style>
  <w:style w:type="paragraph" w:styleId="Heading6">
    <w:name w:val="heading 6"/>
    <w:basedOn w:val="Normal"/>
    <w:next w:val="Normal"/>
    <w:qFormat/>
    <w:rsid w:val="00D50F97"/>
    <w:pPr>
      <w:keepNext/>
      <w:keepLines/>
      <w:numPr>
        <w:ilvl w:val="5"/>
        <w:numId w:val="1"/>
      </w:numPr>
      <w:spacing w:before="120"/>
      <w:outlineLvl w:val="5"/>
    </w:pPr>
    <w:rPr>
      <w:rFonts w:cs="Arial"/>
    </w:rPr>
  </w:style>
  <w:style w:type="paragraph" w:styleId="Heading7">
    <w:name w:val="heading 7"/>
    <w:basedOn w:val="Normal"/>
    <w:next w:val="Normal"/>
    <w:qFormat/>
    <w:rsid w:val="00D50F97"/>
    <w:pPr>
      <w:keepNext/>
      <w:keepLines/>
      <w:numPr>
        <w:ilvl w:val="6"/>
        <w:numId w:val="1"/>
      </w:numPr>
      <w:spacing w:before="120"/>
      <w:outlineLvl w:val="6"/>
    </w:pPr>
    <w:rPr>
      <w:rFonts w:cs="Arial"/>
    </w:rPr>
  </w:style>
  <w:style w:type="paragraph" w:styleId="Heading8">
    <w:name w:val="heading 8"/>
    <w:basedOn w:val="Heading7"/>
    <w:next w:val="Normal"/>
    <w:qFormat/>
    <w:rsid w:val="00D50F97"/>
    <w:pPr>
      <w:numPr>
        <w:ilvl w:val="7"/>
      </w:numPr>
      <w:outlineLvl w:val="7"/>
    </w:pPr>
  </w:style>
  <w:style w:type="paragraph" w:styleId="Heading9">
    <w:name w:val="heading 9"/>
    <w:basedOn w:val="Heading8"/>
    <w:next w:val="Normal"/>
    <w:qFormat/>
    <w:rsid w:val="00D50F9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D50F97"/>
    <w:pPr>
      <w:spacing w:before="180"/>
      <w:ind w:left="2693" w:hanging="2693"/>
    </w:pPr>
    <w:rPr>
      <w:b w:val="0"/>
      <w:bCs/>
    </w:rPr>
  </w:style>
  <w:style w:type="paragraph" w:styleId="TOC1">
    <w:name w:val="toc 1"/>
    <w:aliases w:val="Observation TOC2"/>
    <w:uiPriority w:val="39"/>
    <w:rsid w:val="00D50F97"/>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val="en-US" w:eastAsia="zh-CN"/>
    </w:rPr>
  </w:style>
  <w:style w:type="paragraph" w:customStyle="1" w:styleId="Figure">
    <w:name w:val="Figure"/>
    <w:basedOn w:val="Normal"/>
    <w:next w:val="Caption"/>
    <w:rsid w:val="00D50F97"/>
    <w:pPr>
      <w:keepNext/>
      <w:keepLines/>
      <w:spacing w:before="180"/>
      <w:jc w:val="center"/>
    </w:pPr>
  </w:style>
  <w:style w:type="paragraph" w:styleId="Caption">
    <w:name w:val="caption"/>
    <w:basedOn w:val="Normal"/>
    <w:next w:val="Normal"/>
    <w:uiPriority w:val="35"/>
    <w:qFormat/>
    <w:rsid w:val="00D50F97"/>
    <w:pPr>
      <w:spacing w:after="240"/>
      <w:jc w:val="center"/>
    </w:pPr>
    <w:rPr>
      <w:b/>
      <w:bCs/>
    </w:rPr>
  </w:style>
  <w:style w:type="paragraph" w:styleId="TOC5">
    <w:name w:val="toc 5"/>
    <w:aliases w:val="Observation TOC"/>
    <w:basedOn w:val="TOC4"/>
    <w:semiHidden/>
    <w:rsid w:val="00D50F97"/>
    <w:pPr>
      <w:tabs>
        <w:tab w:val="right" w:pos="1701"/>
      </w:tabs>
      <w:ind w:left="1701" w:hanging="1701"/>
    </w:pPr>
  </w:style>
  <w:style w:type="paragraph" w:styleId="TOC4">
    <w:name w:val="toc 4"/>
    <w:basedOn w:val="TOC3"/>
    <w:semiHidden/>
    <w:rsid w:val="00D50F97"/>
    <w:pPr>
      <w:ind w:left="1418" w:hanging="1418"/>
    </w:pPr>
  </w:style>
  <w:style w:type="paragraph" w:styleId="TOC3">
    <w:name w:val="toc 3"/>
    <w:basedOn w:val="TOC2"/>
    <w:semiHidden/>
    <w:rsid w:val="00D50F97"/>
    <w:pPr>
      <w:ind w:left="1134" w:hanging="1134"/>
    </w:pPr>
  </w:style>
  <w:style w:type="paragraph" w:styleId="TOC2">
    <w:name w:val="toc 2"/>
    <w:basedOn w:val="TOC1"/>
    <w:uiPriority w:val="39"/>
    <w:rsid w:val="00D50F97"/>
    <w:pPr>
      <w:keepNext w:val="0"/>
      <w:spacing w:before="0"/>
      <w:ind w:left="851" w:hanging="851"/>
    </w:pPr>
    <w:rPr>
      <w:szCs w:val="20"/>
    </w:rPr>
  </w:style>
  <w:style w:type="paragraph" w:styleId="Index2">
    <w:name w:val="index 2"/>
    <w:basedOn w:val="Index1"/>
    <w:semiHidden/>
    <w:rsid w:val="00D50F97"/>
    <w:pPr>
      <w:ind w:left="284"/>
    </w:pPr>
  </w:style>
  <w:style w:type="paragraph" w:styleId="Index1">
    <w:name w:val="index 1"/>
    <w:basedOn w:val="Normal"/>
    <w:semiHidden/>
    <w:rsid w:val="00D50F97"/>
    <w:pPr>
      <w:keepLines/>
      <w:spacing w:after="0"/>
    </w:pPr>
  </w:style>
  <w:style w:type="paragraph" w:styleId="DocumentMap">
    <w:name w:val="Document Map"/>
    <w:basedOn w:val="Normal"/>
    <w:semiHidden/>
    <w:rsid w:val="00D50F97"/>
    <w:pPr>
      <w:shd w:val="clear" w:color="auto" w:fill="000080"/>
    </w:pPr>
    <w:rPr>
      <w:rFonts w:ascii="Tahoma" w:hAnsi="Tahoma" w:cs="Tahoma"/>
    </w:rPr>
  </w:style>
  <w:style w:type="paragraph" w:styleId="ListNumber2">
    <w:name w:val="List Number 2"/>
    <w:basedOn w:val="ListNumber"/>
    <w:rsid w:val="00D50F97"/>
    <w:pPr>
      <w:ind w:left="851"/>
    </w:pPr>
  </w:style>
  <w:style w:type="paragraph" w:styleId="ListNumber">
    <w:name w:val="List Number"/>
    <w:basedOn w:val="List"/>
    <w:rsid w:val="00D50F97"/>
  </w:style>
  <w:style w:type="paragraph" w:styleId="List">
    <w:name w:val="List"/>
    <w:basedOn w:val="Normal"/>
    <w:rsid w:val="00D50F97"/>
    <w:pPr>
      <w:ind w:left="568" w:hanging="284"/>
    </w:pPr>
  </w:style>
  <w:style w:type="paragraph" w:styleId="Header">
    <w:name w:val="header"/>
    <w:rsid w:val="00D50F97"/>
    <w:pPr>
      <w:widowControl w:val="0"/>
      <w:overflowPunct w:val="0"/>
      <w:autoSpaceDE w:val="0"/>
      <w:autoSpaceDN w:val="0"/>
      <w:adjustRightInd w:val="0"/>
      <w:textAlignment w:val="baseline"/>
    </w:pPr>
    <w:rPr>
      <w:rFonts w:ascii="Arial" w:hAnsi="Arial" w:cs="Arial"/>
      <w:b/>
      <w:bCs/>
      <w:noProof/>
      <w:sz w:val="18"/>
      <w:szCs w:val="18"/>
      <w:lang w:val="en-US" w:eastAsia="zh-CN"/>
    </w:rPr>
  </w:style>
  <w:style w:type="character" w:styleId="FootnoteReference">
    <w:name w:val="footnote reference"/>
    <w:semiHidden/>
    <w:rsid w:val="00D50F97"/>
    <w:rPr>
      <w:b/>
      <w:bCs/>
      <w:position w:val="6"/>
      <w:sz w:val="16"/>
      <w:szCs w:val="16"/>
    </w:rPr>
  </w:style>
  <w:style w:type="paragraph" w:styleId="FootnoteText">
    <w:name w:val="footnote text"/>
    <w:basedOn w:val="Normal"/>
    <w:semiHidden/>
    <w:rsid w:val="00D50F97"/>
    <w:pPr>
      <w:keepLines/>
      <w:spacing w:after="0"/>
      <w:ind w:left="454" w:hanging="454"/>
    </w:pPr>
    <w:rPr>
      <w:sz w:val="16"/>
      <w:szCs w:val="16"/>
    </w:rPr>
  </w:style>
  <w:style w:type="paragraph" w:customStyle="1" w:styleId="3GPPHeader">
    <w:name w:val="3GPP_Header"/>
    <w:basedOn w:val="Normal"/>
    <w:qFormat/>
    <w:rsid w:val="00D50F97"/>
    <w:pPr>
      <w:tabs>
        <w:tab w:val="left" w:pos="1701"/>
        <w:tab w:val="right" w:pos="9639"/>
      </w:tabs>
      <w:spacing w:after="240"/>
    </w:pPr>
    <w:rPr>
      <w:b/>
      <w:sz w:val="24"/>
    </w:rPr>
  </w:style>
  <w:style w:type="paragraph" w:styleId="TOC9">
    <w:name w:val="toc 9"/>
    <w:basedOn w:val="TOC8"/>
    <w:semiHidden/>
    <w:rsid w:val="00D50F97"/>
    <w:pPr>
      <w:ind w:left="1418" w:hanging="1418"/>
    </w:pPr>
  </w:style>
  <w:style w:type="paragraph" w:styleId="TOC6">
    <w:name w:val="toc 6"/>
    <w:basedOn w:val="TOC5"/>
    <w:next w:val="Normal"/>
    <w:semiHidden/>
    <w:rsid w:val="00D50F97"/>
    <w:pPr>
      <w:ind w:left="1985" w:hanging="1985"/>
    </w:pPr>
  </w:style>
  <w:style w:type="paragraph" w:styleId="TOC7">
    <w:name w:val="toc 7"/>
    <w:basedOn w:val="TOC6"/>
    <w:next w:val="Normal"/>
    <w:semiHidden/>
    <w:rsid w:val="00D50F97"/>
    <w:pPr>
      <w:ind w:left="2268" w:hanging="2268"/>
    </w:pPr>
  </w:style>
  <w:style w:type="paragraph" w:styleId="ListBullet2">
    <w:name w:val="List Bullet 2"/>
    <w:basedOn w:val="ListBullet"/>
    <w:rsid w:val="00D50F97"/>
    <w:pPr>
      <w:numPr>
        <w:numId w:val="6"/>
      </w:numPr>
    </w:pPr>
  </w:style>
  <w:style w:type="paragraph" w:styleId="ListBullet">
    <w:name w:val="List Bullet"/>
    <w:basedOn w:val="BodyText"/>
    <w:rsid w:val="00D50F97"/>
    <w:pPr>
      <w:numPr>
        <w:numId w:val="5"/>
      </w:numPr>
    </w:pPr>
  </w:style>
  <w:style w:type="paragraph" w:styleId="ListBullet3">
    <w:name w:val="List Bullet 3"/>
    <w:basedOn w:val="ListBullet2"/>
    <w:rsid w:val="00D50F97"/>
    <w:pPr>
      <w:numPr>
        <w:numId w:val="7"/>
      </w:numPr>
    </w:pPr>
  </w:style>
  <w:style w:type="paragraph" w:customStyle="1" w:styleId="EQ">
    <w:name w:val="EQ"/>
    <w:basedOn w:val="Normal"/>
    <w:next w:val="Normal"/>
    <w:rsid w:val="00D50F97"/>
    <w:pPr>
      <w:keepLines/>
      <w:tabs>
        <w:tab w:val="center" w:pos="4536"/>
        <w:tab w:val="right" w:pos="9072"/>
      </w:tabs>
      <w:spacing w:after="180"/>
      <w:jc w:val="left"/>
    </w:pPr>
    <w:rPr>
      <w:noProof/>
      <w:lang w:eastAsia="en-US"/>
    </w:rPr>
  </w:style>
  <w:style w:type="paragraph" w:styleId="List2">
    <w:name w:val="List 2"/>
    <w:basedOn w:val="List"/>
    <w:rsid w:val="00D50F97"/>
    <w:pPr>
      <w:ind w:left="851"/>
    </w:pPr>
  </w:style>
  <w:style w:type="paragraph" w:styleId="List3">
    <w:name w:val="List 3"/>
    <w:basedOn w:val="List2"/>
    <w:rsid w:val="00D50F97"/>
    <w:pPr>
      <w:ind w:left="1135"/>
    </w:pPr>
  </w:style>
  <w:style w:type="paragraph" w:styleId="List4">
    <w:name w:val="List 4"/>
    <w:basedOn w:val="List3"/>
    <w:rsid w:val="00D50F97"/>
    <w:pPr>
      <w:ind w:left="1418"/>
    </w:pPr>
  </w:style>
  <w:style w:type="paragraph" w:styleId="List5">
    <w:name w:val="List 5"/>
    <w:basedOn w:val="List4"/>
    <w:rsid w:val="00D50F97"/>
    <w:pPr>
      <w:ind w:left="1702"/>
    </w:pPr>
  </w:style>
  <w:style w:type="paragraph" w:customStyle="1" w:styleId="EditorsNote">
    <w:name w:val="Editor's Note"/>
    <w:basedOn w:val="Normal"/>
    <w:rsid w:val="00D50F97"/>
    <w:pPr>
      <w:keepLines/>
      <w:spacing w:after="180"/>
      <w:ind w:left="1135" w:hanging="851"/>
      <w:jc w:val="left"/>
    </w:pPr>
    <w:rPr>
      <w:color w:val="FF0000"/>
      <w:lang w:eastAsia="en-US"/>
    </w:rPr>
  </w:style>
  <w:style w:type="paragraph" w:styleId="ListBullet4">
    <w:name w:val="List Bullet 4"/>
    <w:basedOn w:val="ListBullet3"/>
    <w:rsid w:val="00D50F97"/>
    <w:pPr>
      <w:numPr>
        <w:numId w:val="8"/>
      </w:numPr>
    </w:pPr>
  </w:style>
  <w:style w:type="paragraph" w:styleId="ListBullet5">
    <w:name w:val="List Bullet 5"/>
    <w:basedOn w:val="ListBullet4"/>
    <w:rsid w:val="00D50F97"/>
    <w:pPr>
      <w:numPr>
        <w:numId w:val="4"/>
      </w:numPr>
    </w:pPr>
  </w:style>
  <w:style w:type="paragraph" w:styleId="Footer">
    <w:name w:val="footer"/>
    <w:basedOn w:val="Header"/>
    <w:semiHidden/>
    <w:rsid w:val="00D50F97"/>
    <w:pPr>
      <w:jc w:val="center"/>
    </w:pPr>
    <w:rPr>
      <w:i/>
      <w:iCs/>
    </w:rPr>
  </w:style>
  <w:style w:type="paragraph" w:customStyle="1" w:styleId="Reference">
    <w:name w:val="Reference"/>
    <w:basedOn w:val="Normal"/>
    <w:link w:val="ReferenceChar"/>
    <w:qFormat/>
    <w:rsid w:val="00D50F97"/>
    <w:pPr>
      <w:numPr>
        <w:numId w:val="2"/>
      </w:numPr>
    </w:pPr>
  </w:style>
  <w:style w:type="paragraph" w:styleId="BalloonText">
    <w:name w:val="Balloon Text"/>
    <w:basedOn w:val="Normal"/>
    <w:semiHidden/>
    <w:rsid w:val="00D50F97"/>
    <w:rPr>
      <w:rFonts w:ascii="Tahoma" w:hAnsi="Tahoma" w:cs="Tahoma"/>
      <w:sz w:val="16"/>
      <w:szCs w:val="16"/>
    </w:rPr>
  </w:style>
  <w:style w:type="character" w:styleId="PageNumber">
    <w:name w:val="page number"/>
    <w:semiHidden/>
    <w:rsid w:val="00D50F97"/>
  </w:style>
  <w:style w:type="paragraph" w:styleId="BodyText">
    <w:name w:val="Body Text"/>
    <w:basedOn w:val="Normal"/>
    <w:link w:val="BodyTextChar"/>
    <w:rsid w:val="00D50F97"/>
  </w:style>
  <w:style w:type="character" w:styleId="Hyperlink">
    <w:name w:val="Hyperlink"/>
    <w:uiPriority w:val="99"/>
    <w:rsid w:val="00D50F97"/>
    <w:rPr>
      <w:color w:val="0000FF"/>
      <w:u w:val="single"/>
      <w:lang w:val="en-GB"/>
    </w:rPr>
  </w:style>
  <w:style w:type="character" w:styleId="FollowedHyperlink">
    <w:name w:val="FollowedHyperlink"/>
    <w:semiHidden/>
    <w:rsid w:val="00D50F97"/>
    <w:rPr>
      <w:color w:val="FF0000"/>
      <w:u w:val="single"/>
    </w:rPr>
  </w:style>
  <w:style w:type="character" w:styleId="CommentReference">
    <w:name w:val="annotation reference"/>
    <w:semiHidden/>
    <w:rsid w:val="00D50F97"/>
    <w:rPr>
      <w:sz w:val="16"/>
      <w:szCs w:val="16"/>
    </w:rPr>
  </w:style>
  <w:style w:type="paragraph" w:styleId="CommentText">
    <w:name w:val="annotation text"/>
    <w:basedOn w:val="Normal"/>
    <w:semiHidden/>
    <w:rsid w:val="00D50F97"/>
  </w:style>
  <w:style w:type="paragraph" w:styleId="CommentSubject">
    <w:name w:val="annotation subject"/>
    <w:basedOn w:val="CommentText"/>
    <w:next w:val="CommentText"/>
    <w:semiHidden/>
    <w:rsid w:val="00D50F97"/>
    <w:rPr>
      <w:b/>
      <w:bCs/>
    </w:rPr>
  </w:style>
  <w:style w:type="character" w:customStyle="1" w:styleId="Heading1Char">
    <w:name w:val="Heading 1 Char"/>
    <w:link w:val="Heading1"/>
    <w:rsid w:val="00D50F97"/>
    <w:rPr>
      <w:rFonts w:ascii="Arial" w:hAnsi="Arial" w:cs="Arial"/>
      <w:sz w:val="36"/>
      <w:szCs w:val="36"/>
      <w:lang w:val="en-GB" w:eastAsia="zh-CN"/>
    </w:rPr>
  </w:style>
  <w:style w:type="paragraph" w:customStyle="1" w:styleId="B1">
    <w:name w:val="B1"/>
    <w:basedOn w:val="List"/>
    <w:link w:val="B1Char1"/>
    <w:rsid w:val="00D50F97"/>
    <w:pPr>
      <w:spacing w:after="180"/>
      <w:jc w:val="left"/>
    </w:pPr>
    <w:rPr>
      <w:lang w:eastAsia="en-US"/>
    </w:rPr>
  </w:style>
  <w:style w:type="paragraph" w:customStyle="1" w:styleId="B2">
    <w:name w:val="B2"/>
    <w:basedOn w:val="List2"/>
    <w:rsid w:val="00D50F97"/>
    <w:pPr>
      <w:spacing w:after="180"/>
      <w:jc w:val="left"/>
    </w:pPr>
    <w:rPr>
      <w:lang w:eastAsia="en-US"/>
    </w:rPr>
  </w:style>
  <w:style w:type="paragraph" w:customStyle="1" w:styleId="B3">
    <w:name w:val="B3"/>
    <w:basedOn w:val="List3"/>
    <w:rsid w:val="00D50F97"/>
    <w:pPr>
      <w:spacing w:after="180"/>
      <w:jc w:val="left"/>
    </w:pPr>
    <w:rPr>
      <w:lang w:eastAsia="en-US"/>
    </w:rPr>
  </w:style>
  <w:style w:type="paragraph" w:customStyle="1" w:styleId="B4">
    <w:name w:val="B4"/>
    <w:basedOn w:val="List4"/>
    <w:rsid w:val="00D50F97"/>
    <w:pPr>
      <w:spacing w:after="180"/>
      <w:jc w:val="left"/>
    </w:pPr>
    <w:rPr>
      <w:lang w:eastAsia="en-US"/>
    </w:rPr>
  </w:style>
  <w:style w:type="paragraph" w:customStyle="1" w:styleId="Proposal">
    <w:name w:val="Proposal"/>
    <w:basedOn w:val="Normal"/>
    <w:qFormat/>
    <w:rsid w:val="00D50F97"/>
    <w:pPr>
      <w:numPr>
        <w:numId w:val="3"/>
      </w:numPr>
      <w:tabs>
        <w:tab w:val="clear" w:pos="1304"/>
        <w:tab w:val="left" w:pos="1701"/>
      </w:tabs>
      <w:ind w:left="1701" w:hanging="1701"/>
    </w:pPr>
    <w:rPr>
      <w:b/>
      <w:bCs/>
    </w:rPr>
  </w:style>
  <w:style w:type="character" w:customStyle="1" w:styleId="BodyTextChar">
    <w:name w:val="Body Text Char"/>
    <w:link w:val="BodyText"/>
    <w:rsid w:val="00D50F97"/>
    <w:rPr>
      <w:rFonts w:ascii="Arial" w:hAnsi="Arial"/>
      <w:lang w:val="en-GB" w:eastAsia="zh-CN"/>
    </w:rPr>
  </w:style>
  <w:style w:type="paragraph" w:customStyle="1" w:styleId="B5">
    <w:name w:val="B5"/>
    <w:basedOn w:val="List5"/>
    <w:rsid w:val="00D50F97"/>
    <w:pPr>
      <w:spacing w:after="180"/>
      <w:jc w:val="left"/>
    </w:pPr>
    <w:rPr>
      <w:lang w:eastAsia="en-US"/>
    </w:rPr>
  </w:style>
  <w:style w:type="paragraph" w:customStyle="1" w:styleId="EX">
    <w:name w:val="EX"/>
    <w:basedOn w:val="Normal"/>
    <w:rsid w:val="00D50F97"/>
    <w:pPr>
      <w:keepLines/>
      <w:spacing w:after="180"/>
      <w:ind w:left="1702" w:hanging="1418"/>
      <w:jc w:val="left"/>
    </w:pPr>
    <w:rPr>
      <w:lang w:eastAsia="en-US"/>
    </w:rPr>
  </w:style>
  <w:style w:type="paragraph" w:customStyle="1" w:styleId="EW">
    <w:name w:val="EW"/>
    <w:basedOn w:val="EX"/>
    <w:rsid w:val="00D50F97"/>
    <w:pPr>
      <w:spacing w:after="0"/>
    </w:pPr>
  </w:style>
  <w:style w:type="paragraph" w:customStyle="1" w:styleId="TAL">
    <w:name w:val="TAL"/>
    <w:basedOn w:val="Normal"/>
    <w:rsid w:val="00D50F97"/>
    <w:pPr>
      <w:keepNext/>
      <w:keepLines/>
      <w:spacing w:after="0"/>
      <w:jc w:val="left"/>
    </w:pPr>
    <w:rPr>
      <w:sz w:val="18"/>
      <w:lang w:eastAsia="en-US"/>
    </w:rPr>
  </w:style>
  <w:style w:type="paragraph" w:customStyle="1" w:styleId="TAC">
    <w:name w:val="TAC"/>
    <w:basedOn w:val="TAL"/>
    <w:link w:val="TACChar"/>
    <w:rsid w:val="00D50F97"/>
    <w:pPr>
      <w:jc w:val="center"/>
    </w:pPr>
  </w:style>
  <w:style w:type="paragraph" w:customStyle="1" w:styleId="TAH">
    <w:name w:val="TAH"/>
    <w:basedOn w:val="TAC"/>
    <w:rsid w:val="00D50F97"/>
    <w:rPr>
      <w:b/>
    </w:rPr>
  </w:style>
  <w:style w:type="paragraph" w:customStyle="1" w:styleId="TAN">
    <w:name w:val="TAN"/>
    <w:basedOn w:val="TAL"/>
    <w:rsid w:val="00D50F97"/>
    <w:pPr>
      <w:ind w:left="851" w:hanging="851"/>
    </w:pPr>
  </w:style>
  <w:style w:type="paragraph" w:customStyle="1" w:styleId="TAR">
    <w:name w:val="TAR"/>
    <w:basedOn w:val="TAL"/>
    <w:rsid w:val="00D50F97"/>
    <w:pPr>
      <w:jc w:val="right"/>
    </w:pPr>
  </w:style>
  <w:style w:type="paragraph" w:customStyle="1" w:styleId="TH">
    <w:name w:val="TH"/>
    <w:basedOn w:val="Normal"/>
    <w:link w:val="THChar"/>
    <w:rsid w:val="00D50F97"/>
    <w:pPr>
      <w:keepNext/>
      <w:keepLines/>
      <w:spacing w:before="60" w:after="180"/>
      <w:jc w:val="center"/>
    </w:pPr>
    <w:rPr>
      <w:b/>
      <w:lang w:eastAsia="en-US"/>
    </w:rPr>
  </w:style>
  <w:style w:type="paragraph" w:customStyle="1" w:styleId="TF">
    <w:name w:val="TF"/>
    <w:basedOn w:val="TH"/>
    <w:rsid w:val="00D50F97"/>
    <w:pPr>
      <w:keepNext w:val="0"/>
      <w:spacing w:before="0" w:after="240"/>
    </w:pPr>
  </w:style>
  <w:style w:type="paragraph" w:customStyle="1" w:styleId="TT">
    <w:name w:val="TT"/>
    <w:basedOn w:val="Heading1"/>
    <w:next w:val="Normal"/>
    <w:rsid w:val="00D50F97"/>
    <w:pPr>
      <w:numPr>
        <w:numId w:val="0"/>
      </w:numPr>
      <w:ind w:left="1134" w:hanging="1134"/>
      <w:outlineLvl w:val="9"/>
    </w:pPr>
    <w:rPr>
      <w:rFonts w:cs="Times New Roman"/>
      <w:szCs w:val="20"/>
      <w:lang w:eastAsia="en-US"/>
    </w:rPr>
  </w:style>
  <w:style w:type="paragraph" w:customStyle="1" w:styleId="ZA">
    <w:name w:val="ZA"/>
    <w:rsid w:val="00D50F9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D50F9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D50F97"/>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G">
    <w:name w:val="ZG"/>
    <w:rsid w:val="00D50F9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character" w:customStyle="1" w:styleId="ZGSM">
    <w:name w:val="ZGSM"/>
    <w:rsid w:val="00D50F97"/>
  </w:style>
  <w:style w:type="paragraph" w:customStyle="1" w:styleId="ZH">
    <w:name w:val="ZH"/>
    <w:rsid w:val="00D50F97"/>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ZT">
    <w:name w:val="ZT"/>
    <w:rsid w:val="00D50F9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D50F97"/>
    <w:pPr>
      <w:framePr w:hRule="auto" w:wrap="notBeside" w:y="852"/>
    </w:pPr>
    <w:rPr>
      <w:i w:val="0"/>
      <w:sz w:val="40"/>
    </w:rPr>
  </w:style>
  <w:style w:type="paragraph" w:customStyle="1" w:styleId="ZU">
    <w:name w:val="ZU"/>
    <w:rsid w:val="00D50F9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D50F97"/>
    <w:pPr>
      <w:framePr w:wrap="notBeside" w:y="16161"/>
    </w:pPr>
  </w:style>
  <w:style w:type="paragraph" w:customStyle="1" w:styleId="FP">
    <w:name w:val="FP"/>
    <w:basedOn w:val="Normal"/>
    <w:rsid w:val="00D50F97"/>
    <w:pPr>
      <w:spacing w:after="0"/>
      <w:jc w:val="left"/>
    </w:pPr>
    <w:rPr>
      <w:lang w:eastAsia="en-US"/>
    </w:rPr>
  </w:style>
  <w:style w:type="paragraph" w:customStyle="1" w:styleId="Observation">
    <w:name w:val="Observation"/>
    <w:basedOn w:val="Proposal"/>
    <w:qFormat/>
    <w:rsid w:val="00D50F97"/>
    <w:pPr>
      <w:numPr>
        <w:numId w:val="13"/>
      </w:numPr>
      <w:ind w:left="1701" w:hanging="1701"/>
    </w:pPr>
  </w:style>
  <w:style w:type="paragraph" w:styleId="TableofFigures">
    <w:name w:val="table of figures"/>
    <w:basedOn w:val="Normal"/>
    <w:next w:val="Normal"/>
    <w:uiPriority w:val="99"/>
    <w:rsid w:val="00D50F97"/>
    <w:pPr>
      <w:ind w:left="1418" w:hanging="1418"/>
      <w:jc w:val="left"/>
    </w:pPr>
    <w:rPr>
      <w:b/>
    </w:rPr>
  </w:style>
  <w:style w:type="paragraph" w:styleId="Revision">
    <w:name w:val="Revision"/>
    <w:hidden/>
    <w:uiPriority w:val="99"/>
    <w:semiHidden/>
    <w:rsid w:val="00750E8F"/>
    <w:rPr>
      <w:rFonts w:ascii="Arial" w:hAnsi="Arial"/>
      <w:lang w:val="en-GB" w:eastAsia="zh-CN"/>
    </w:rPr>
  </w:style>
  <w:style w:type="character" w:customStyle="1" w:styleId="ReferenceChar">
    <w:name w:val="Reference Char"/>
    <w:link w:val="Reference"/>
    <w:rsid w:val="00CE6967"/>
    <w:rPr>
      <w:rFonts w:ascii="Arial" w:hAnsi="Arial"/>
      <w:lang w:val="en-GB" w:eastAsia="zh-CN"/>
    </w:rPr>
  </w:style>
  <w:style w:type="character" w:customStyle="1" w:styleId="B1Char1">
    <w:name w:val="B1 Char1"/>
    <w:link w:val="B1"/>
    <w:rsid w:val="00F83346"/>
    <w:rPr>
      <w:rFonts w:ascii="Arial" w:hAnsi="Arial"/>
      <w:lang w:val="en-GB"/>
    </w:rPr>
  </w:style>
  <w:style w:type="character" w:customStyle="1" w:styleId="THChar">
    <w:name w:val="TH Char"/>
    <w:link w:val="TH"/>
    <w:rsid w:val="00F83346"/>
    <w:rPr>
      <w:rFonts w:ascii="Arial" w:hAnsi="Arial"/>
      <w:b/>
      <w:lang w:val="en-GB"/>
    </w:rPr>
  </w:style>
  <w:style w:type="paragraph" w:customStyle="1" w:styleId="textintend1">
    <w:name w:val="text intend 1"/>
    <w:basedOn w:val="Normal"/>
    <w:rsid w:val="00F83346"/>
    <w:pPr>
      <w:numPr>
        <w:numId w:val="20"/>
      </w:numPr>
    </w:pPr>
    <w:rPr>
      <w:rFonts w:ascii="Times New Roman" w:eastAsia="MS Mincho" w:hAnsi="Times New Roman"/>
      <w:sz w:val="24"/>
      <w:lang w:val="en-US" w:eastAsia="en-GB"/>
    </w:rPr>
  </w:style>
  <w:style w:type="character" w:customStyle="1" w:styleId="TACChar">
    <w:name w:val="TAC Char"/>
    <w:link w:val="TAC"/>
    <w:locked/>
    <w:rsid w:val="00F83346"/>
    <w:rPr>
      <w:rFonts w:ascii="Arial" w:hAnsi="Arial"/>
      <w:sz w:val="18"/>
      <w:lang w:val="en-GB"/>
    </w:rPr>
  </w:style>
  <w:style w:type="table" w:styleId="TableGrid">
    <w:name w:val="Table Grid"/>
    <w:basedOn w:val="TableNormal"/>
    <w:rsid w:val="009543CE"/>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716DFC"/>
    <w:pPr>
      <w:overflowPunct/>
      <w:autoSpaceDE/>
      <w:autoSpaceDN/>
      <w:adjustRightInd/>
      <w:spacing w:before="100" w:beforeAutospacing="1" w:after="100" w:afterAutospacing="1"/>
      <w:jc w:val="left"/>
      <w:textAlignment w:val="auto"/>
    </w:pPr>
    <w:rPr>
      <w:rFonts w:ascii="Times New Roman" w:hAnsi="Times New Roman"/>
      <w:sz w:val="24"/>
      <w:szCs w:val="24"/>
      <w:lang w:val="sv-SE" w:eastAsia="sv-S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04030208">
      <w:bodyDiv w:val="1"/>
      <w:marLeft w:val="0"/>
      <w:marRight w:val="0"/>
      <w:marTop w:val="0"/>
      <w:marBottom w:val="0"/>
      <w:divBdr>
        <w:top w:val="none" w:sz="0" w:space="0" w:color="auto"/>
        <w:left w:val="none" w:sz="0" w:space="0" w:color="auto"/>
        <w:bottom w:val="none" w:sz="0" w:space="0" w:color="auto"/>
        <w:right w:val="none" w:sz="0" w:space="0" w:color="auto"/>
      </w:divBdr>
    </w:div>
    <w:div w:id="962149788">
      <w:bodyDiv w:val="1"/>
      <w:marLeft w:val="0"/>
      <w:marRight w:val="0"/>
      <w:marTop w:val="0"/>
      <w:marBottom w:val="0"/>
      <w:divBdr>
        <w:top w:val="none" w:sz="0" w:space="0" w:color="auto"/>
        <w:left w:val="none" w:sz="0" w:space="0" w:color="auto"/>
        <w:bottom w:val="none" w:sz="0" w:space="0" w:color="auto"/>
        <w:right w:val="none" w:sz="0" w:space="0" w:color="auto"/>
      </w:divBdr>
    </w:div>
    <w:div w:id="1459762283">
      <w:bodyDiv w:val="1"/>
      <w:marLeft w:val="0"/>
      <w:marRight w:val="0"/>
      <w:marTop w:val="0"/>
      <w:marBottom w:val="0"/>
      <w:divBdr>
        <w:top w:val="none" w:sz="0" w:space="0" w:color="auto"/>
        <w:left w:val="none" w:sz="0" w:space="0" w:color="auto"/>
        <w:bottom w:val="none" w:sz="0" w:space="0" w:color="auto"/>
        <w:right w:val="none" w:sz="0" w:space="0" w:color="auto"/>
      </w:divBdr>
    </w:div>
    <w:div w:id="19870076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8.png"/><Relationship Id="rId34" Type="http://schemas.openxmlformats.org/officeDocument/2006/relationships/theme" Target="theme/theme1.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11.png"/><Relationship Id="rId32"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10" Type="http://schemas.openxmlformats.org/officeDocument/2006/relationships/settings" Target="settings.xml"/><Relationship Id="rId19" Type="http://schemas.openxmlformats.org/officeDocument/2006/relationships/image" Target="media/image6.png"/><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EriCOLL Docs" ma:contentTypeID="0x010100BB337192E63E44A7A744CE7393F41F4E0029755995905BD74495DD3B5564DEF260" ma:contentTypeVersion="4" ma:contentTypeDescription="EriCOLL Document Content Type" ma:contentTypeScope="" ma:versionID="9ab97b6ba1c76c1130c3d9f3530b598b">
  <xsd:schema xmlns:xsd="http://www.w3.org/2001/XMLSchema" xmlns:xs="http://www.w3.org/2001/XMLSchema" xmlns:p="http://schemas.microsoft.com/office/2006/metadata/properties" xmlns:ns2="08b2df90-05d3-4030-90d4-c9feeb4a1cd9" xmlns:ns3="d46971d8-f4ed-4cac-a977-cede52d8d47b" xmlns:ns4="http://schemas.microsoft.com/sharepoint/v4" targetNamespace="http://schemas.microsoft.com/office/2006/metadata/properties" ma:root="true" ma:fieldsID="dd810190b303dc268958f81249ad0ffb" ns2:_="" ns3:_="" ns4:_="">
    <xsd:import namespace="08b2df90-05d3-4030-90d4-c9feeb4a1cd9"/>
    <xsd:import namespace="d46971d8-f4ed-4cac-a977-cede52d8d47b"/>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Prepared." minOccurs="0"/>
                <xsd:element ref="ns3:EriCOLLDate." minOccurs="0"/>
                <xsd:element ref="ns3:AbstractOrSummary." minOccurs="0"/>
                <xsd:element ref="ns2:TaxKeywordTaxHTField" minOccurs="0"/>
                <xsd:element ref="ns2:TaxCatchAll" minOccurs="0"/>
                <xsd:element ref="ns2:TaxCatchAllLabel" minOccurs="0"/>
                <xsd:element ref="ns3:EriCOLLCategoryTaxHTField0" minOccurs="0"/>
                <xsd:element ref="ns3:EriCOLLOrganizationUnitTaxHTField0" minOccurs="0"/>
                <xsd:element ref="ns3:EriCOLLCompetenceTaxHTField0" minOccurs="0"/>
                <xsd:element ref="ns3:EriCOLLCountryTaxHTField0" minOccurs="0"/>
                <xsd:element ref="ns2:EriCOLLCustomerTaxHTField0" minOccurs="0"/>
                <xsd:element ref="ns3:EriCOLLProcessTaxHTField0" minOccurs="0"/>
                <xsd:element ref="ns3:EriCOLLProductsTaxHTField0" minOccurs="0"/>
                <xsd:element ref="ns3:EriCOLLProjectsTaxHTField0"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b2df90-05d3-4030-90d4-c9feeb4a1cd9"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KeywordTaxHTField" ma:index="14" nillable="true" ma:taxonomy="true" ma:internalName="TaxKeywordTaxHTField" ma:taxonomyFieldName="TaxKeyword" ma:displayName="Keywords." ma:readOnly="false" ma:fieldId="{23f27201-bee3-471e-b2e7-b64fd8b7ca38}" ma:taxonomyMulti="true" ma:sspId="0e710d51-58b4-4530-836b-fce5679fe049" ma:termSetId="00000000-0000-0000-0000-000000000000" ma:anchorId="00000000-0000-0000-0000-000000000000" ma:open="true" ma:isKeyword="true">
      <xsd:complexType>
        <xsd:sequence>
          <xsd:element ref="pc:Terms" minOccurs="0" maxOccurs="1"/>
        </xsd:sequence>
      </xsd:complexType>
    </xsd:element>
    <xsd:element name="TaxCatchAll" ma:index="15" nillable="true" ma:displayName="Taxonomy Catch All Column" ma:description="" ma:hidden="true" ma:list="{f9a62a07-2608-4c12-b1d5-013b9e3c6f54}" ma:internalName="TaxCatchAll" ma:showField="CatchAllData" ma:web="d46971d8-f4ed-4cac-a977-cede52d8d47b">
      <xsd:complexType>
        <xsd:complexContent>
          <xsd:extension base="dms:MultiChoiceLookup">
            <xsd:sequence>
              <xsd:element name="Value" type="dms:Lookup" maxOccurs="unbounded" minOccurs="0" nillable="true"/>
            </xsd:sequence>
          </xsd:extension>
        </xsd:complexContent>
      </xsd:complexType>
    </xsd:element>
    <xsd:element name="TaxCatchAllLabel" ma:index="16" nillable="true" ma:displayName="Taxonomy Catch All Column1" ma:description="" ma:hidden="true" ma:list="{f9a62a07-2608-4c12-b1d5-013b9e3c6f54}" ma:internalName="TaxCatchAllLabel" ma:readOnly="true" ma:showField="CatchAllDataLabel" ma:web="d46971d8-f4ed-4cac-a977-cede52d8d47b">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6" nillable="true" ma:taxonomy="true" ma:internalName="EriCOLLCustomerTaxHTField0" ma:taxonomyFieldName="EriCOLLCustomer" ma:displayName="Customer." ma:default="" ma:fieldId="{8480f48b-f8b7-4c77-be55-63d41a1fdb0d}" ma:taxonomyMulti="true" ma:sspId="0e710d51-58b4-4530-836b-fce5679fe049" ma:termSetId="4e0bb0d4-0179-488a-a161-abd655dda2e7"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46971d8-f4ed-4cac-a977-cede52d8d47b" elementFormDefault="qualified">
    <xsd:import namespace="http://schemas.microsoft.com/office/2006/documentManagement/types"/>
    <xsd:import namespace="http://schemas.microsoft.com/office/infopath/2007/PartnerControls"/>
    <xsd:element name="Prepared." ma:index="11" nillable="true" ma:displayName="Prepared." ma:internalName="Prepared_x002e_" ma:readOnly="false">
      <xsd:simpleType>
        <xsd:restriction base="dms:Text">
          <xsd:maxLength value="255"/>
        </xsd:restriction>
      </xsd:simpleType>
    </xsd:element>
    <xsd:element name="EriCOLLDate." ma:index="12" nillable="true" ma:displayName="Date." ma:internalName="EriCOLLDate_x002e_" ma:readOnly="false">
      <xsd:simpleType>
        <xsd:restriction base="dms:Text">
          <xsd:maxLength value="255"/>
        </xsd:restriction>
      </xsd:simpleType>
    </xsd:element>
    <xsd:element name="AbstractOrSummary." ma:index="13" nillable="true" ma:displayName="Abstract/Summary." ma:internalName="AbstractOrSummary_x002e_" ma:readOnly="false">
      <xsd:simpleType>
        <xsd:restriction base="dms:Note"/>
      </xsd:simpleType>
    </xsd:element>
    <xsd:element name="EriCOLLCategoryTaxHTField0" ma:index="18" nillable="true" ma:taxonomy="true" ma:internalName="EriCOLLCategoryTaxHTField0" ma:taxonomyFieldName="EriCOLLCategory" ma:displayName="Category." ma:default="1;#Research|7f1f7aab-c784-40ec-8666-825d2ac7abef" ma:fieldId="{e72cc46e-70aa-41d8-b11d-9bbfd769c5eb}" ma:taxonomyMulti="true" ma:sspId="0e710d51-58b4-4530-836b-fce5679fe049" ma:termSetId="f35c1d4c-78ac-4f40-bb38-8d71ec401e64" ma:anchorId="00000000-0000-0000-0000-000000000000" ma:open="false" ma:isKeyword="false">
      <xsd:complexType>
        <xsd:sequence>
          <xsd:element ref="pc:Terms" minOccurs="0" maxOccurs="1"/>
        </xsd:sequence>
      </xsd:complexType>
    </xsd:element>
    <xsd:element name="EriCOLLOrganizationUnitTaxHTField0" ma:index="20" nillable="true" ma:taxonomy="true" ma:internalName="EriCOLLOrganizationUnitTaxHTField0" ma:taxonomyFieldName="EriCOLLOrganizationUnit" ma:displayName="Organization Unit." ma:default="2;#GFTE ER WAN RN Deployment ＆ Spectrum Man|644d70e3-351b-4c06-8b80-4aa32d170e18" ma:fieldId="{7588c015-b936-47f7-bb64-663949dc467e}" ma:taxonomyMulti="true" ma:sspId="0e710d51-58b4-4530-836b-fce5679fe049" ma:termSetId="67f5b04f-38bf-47c9-889f-003f3bcd1395" ma:anchorId="00000000-0000-0000-0000-000000000000" ma:open="false" ma:isKeyword="false">
      <xsd:complexType>
        <xsd:sequence>
          <xsd:element ref="pc:Terms" minOccurs="0" maxOccurs="1"/>
        </xsd:sequence>
      </xsd:complexType>
    </xsd:element>
    <xsd:element name="EriCOLLCompetenceTaxHTField0" ma:index="22" nillable="true" ma:taxonomy="true" ma:internalName="EriCOLLCompetenceTaxHTField0" ma:taxonomyFieldName="EriCOLLCompetence" ma:displayName="Competence." ma:default="" ma:fieldId="{ff7cf505-5048-4f7f-991c-4d426a4ce272}" ma:taxonomyMulti="true" ma:sspId="0e710d51-58b4-4530-836b-fce5679fe049" ma:termSetId="3b0c01a2-44af-4012-bd1f-a99c2b798efa" ma:anchorId="00000000-0000-0000-0000-000000000000" ma:open="false" ma:isKeyword="false">
      <xsd:complexType>
        <xsd:sequence>
          <xsd:element ref="pc:Terms" minOccurs="0" maxOccurs="1"/>
        </xsd:sequence>
      </xsd:complexType>
    </xsd:element>
    <xsd:element name="EriCOLLCountryTaxHTField0" ma:index="24" nillable="true" ma:taxonomy="true" ma:internalName="EriCOLLCountryTaxHTField0" ma:taxonomyFieldName="EriCOLLCountry" ma:displayName="Country." ma:default="" ma:fieldId="{a6c34b01-f2c2-4f05-b9ad-d4935bafeeb2}" ma:taxonomyMulti="true" ma:sspId="0e710d51-58b4-4530-836b-fce5679fe049" ma:termSetId="d4bcc4ed-3121-4db4-a523-83f3d1018798" ma:anchorId="00000000-0000-0000-0000-000000000000" ma:open="false" ma:isKeyword="false">
      <xsd:complexType>
        <xsd:sequence>
          <xsd:element ref="pc:Terms" minOccurs="0" maxOccurs="1"/>
        </xsd:sequence>
      </xsd:complexType>
    </xsd:element>
    <xsd:element name="EriCOLLProcessTaxHTField0" ma:index="28" nillable="true" ma:taxonomy="true" ma:internalName="EriCOLLProcessTaxHTField0" ma:taxonomyFieldName="EriCOLLProcess" ma:displayName="Process." ma:default="" ma:fieldId="{69b1f811-b392-4734-aa69-0125c68961bd}" ma:taxonomyMulti="true" ma:sspId="0e710d51-58b4-4530-836b-fce5679fe049" ma:termSetId="3d5773de-e402-4858-b471-2c5969a51f0d" ma:anchorId="00000000-0000-0000-0000-000000000000" ma:open="false" ma:isKeyword="false">
      <xsd:complexType>
        <xsd:sequence>
          <xsd:element ref="pc:Terms" minOccurs="0" maxOccurs="1"/>
        </xsd:sequence>
      </xsd:complexType>
    </xsd:element>
    <xsd:element name="EriCOLLProductsTaxHTField0" ma:index="30" nillable="true" ma:taxonomy="true" ma:internalName="EriCOLLProductsTaxHTField0" ma:taxonomyFieldName="EriCOLLProducts" ma:displayName="Products." ma:default="" ma:fieldId="{e7fe205b-2114-43c4-bcb7-1bbbbd16d461}" ma:taxonomyMulti="true" ma:sspId="0e710d51-58b4-4530-836b-fce5679fe049" ma:termSetId="943c8fbd-8b50-4b6a-b4b8-9342be84b8f7" ma:anchorId="00000000-0000-0000-0000-000000000000" ma:open="false" ma:isKeyword="false">
      <xsd:complexType>
        <xsd:sequence>
          <xsd:element ref="pc:Terms" minOccurs="0" maxOccurs="1"/>
        </xsd:sequence>
      </xsd:complexType>
    </xsd:element>
    <xsd:element name="EriCOLLProjectsTaxHTField0" ma:index="32" nillable="true" ma:taxonomy="true" ma:internalName="EriCOLLProjectsTaxHTField0" ma:taxonomyFieldName="EriCOLLProjects" ma:displayName="Projects." ma:default="" ma:fieldId="{6d690e96-80d8-4550-9bd4-922d740a55ff}" ma:taxonomyMulti="true" ma:sspId="0e710d51-58b4-4530-836b-fce5679fe049" ma:termSetId="66ed0c52-5b15-42c7-a9e7-77fbdfe62b34"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34"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0e710d51-58b4-4530-836b-fce5679fe049" ContentTypeId="0x010100BB337192E63E44A7A744CE7393F41F4E"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LongProperties xmlns="http://schemas.microsoft.com/office/2006/metadata/longProperties"/>
</file>

<file path=customXml/item5.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6.xml><?xml version="1.0" encoding="utf-8"?>
<p:properties xmlns:p="http://schemas.microsoft.com/office/2006/metadata/properties" xmlns:xsi="http://www.w3.org/2001/XMLSchema-instance" xmlns:pc="http://schemas.microsoft.com/office/infopath/2007/PartnerControls">
  <documentManagement>
    <Prepared. xmlns="d46971d8-f4ed-4cac-a977-cede52d8d47b" xsi:nil="true"/>
    <IconOverlay xmlns="http://schemas.microsoft.com/sharepoint/v4" xsi:nil="true"/>
    <TaxCatchAll xmlns="08b2df90-05d3-4030-90d4-c9feeb4a1cd9">
      <Value>32</Value>
      <Value>31</Value>
      <Value>30</Value>
      <Value>2</Value>
      <Value>1</Value>
    </TaxCatchAll>
    <TaxKeywordTaxHTField xmlns="08b2df90-05d3-4030-90d4-c9feeb4a1cd9">
      <Terms xmlns="http://schemas.microsoft.com/office/infopath/2007/PartnerControls">
        <TermInfo xmlns="http://schemas.microsoft.com/office/infopath/2007/PartnerControls">
          <TermName xmlns="http://schemas.microsoft.com/office/infopath/2007/PartnerControls">3GPP</TermName>
          <TermId xmlns="http://schemas.microsoft.com/office/infopath/2007/PartnerControls">6a3890dd-b3c6-4ee1-9283-043167dd414d</TermId>
        </TermInfo>
        <TermInfo xmlns="http://schemas.microsoft.com/office/infopath/2007/PartnerControls">
          <TermName xmlns="http://schemas.microsoft.com/office/infopath/2007/PartnerControls">TDoc</TermName>
          <TermId xmlns="http://schemas.microsoft.com/office/infopath/2007/PartnerControls">b7cb4b2e-7c24-4f9d-967d-e29f765ecb8a</TermId>
        </TermInfo>
        <TermInfo xmlns="http://schemas.microsoft.com/office/infopath/2007/PartnerControls">
          <TermName xmlns="http://schemas.microsoft.com/office/infopath/2007/PartnerControls">Ericsson</TermName>
          <TermId xmlns="http://schemas.microsoft.com/office/infopath/2007/PartnerControls">c60ff206-3dbb-4410-a86e-50fd188c386c</TermId>
        </TermInfo>
      </Terms>
    </TaxKeywordTaxHTField>
    <AbstractOrSummary. xmlns="d46971d8-f4ed-4cac-a977-cede52d8d47b" xsi:nil="true"/>
    <EriCOLLCountryTaxHTField0 xmlns="d46971d8-f4ed-4cac-a977-cede52d8d47b">
      <Terms xmlns="http://schemas.microsoft.com/office/infopath/2007/PartnerControls"/>
    </EriCOLLCountryTaxHTField0>
    <EriCOLLProcessTaxHTField0 xmlns="d46971d8-f4ed-4cac-a977-cede52d8d47b">
      <Terms xmlns="http://schemas.microsoft.com/office/infopath/2007/PartnerControls"/>
    </EriCOLLProcessTaxHTField0>
    <EriCOLLDate. xmlns="d46971d8-f4ed-4cac-a977-cede52d8d47b" xsi:nil="true"/>
    <EriCOLLOrganizationUnitTaxHTField0 xmlns="d46971d8-f4ed-4cac-a977-cede52d8d47b">
      <Terms xmlns="http://schemas.microsoft.com/office/infopath/2007/PartnerControls">
        <TermInfo xmlns="http://schemas.microsoft.com/office/infopath/2007/PartnerControls">
          <TermName xmlns="http://schemas.microsoft.com/office/infopath/2007/PartnerControls">GFTE ER WAN RN Deployment ＆ Spectrum Man</TermName>
          <TermId xmlns="http://schemas.microsoft.com/office/infopath/2007/PartnerControls">644d70e3-351b-4c06-8b80-4aa32d170e18</TermId>
        </TermInfo>
      </Terms>
    </EriCOLLOrganizationUnitTaxHTField0>
    <EriCOLLCompetenceTaxHTField0 xmlns="d46971d8-f4ed-4cac-a977-cede52d8d47b">
      <Terms xmlns="http://schemas.microsoft.com/office/infopath/2007/PartnerControls"/>
    </EriCOLLCompetenceTaxHTField0>
    <EriCOLLProjectsTaxHTField0 xmlns="d46971d8-f4ed-4cac-a977-cede52d8d47b">
      <Terms xmlns="http://schemas.microsoft.com/office/infopath/2007/PartnerControls"/>
    </EriCOLLProjectsTaxHTField0>
    <EriCOLLCategoryTaxHTField0 xmlns="d46971d8-f4ed-4cac-a977-cede52d8d47b">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ProductsTaxHTField0 xmlns="d46971d8-f4ed-4cac-a977-cede52d8d47b">
      <Terms xmlns="http://schemas.microsoft.com/office/infopath/2007/PartnerControls"/>
    </EriCOLLProductsTaxHTField0>
    <EriCOLLCustomerTaxHTField0 xmlns="08b2df90-05d3-4030-90d4-c9feeb4a1cd9">
      <Terms xmlns="http://schemas.microsoft.com/office/infopath/2007/PartnerControls"/>
    </EriCOLLCustomerTaxHTField0>
  </documentManagement>
</p:properties>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F1E45FD-13C4-4756-A65F-B8381069831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8b2df90-05d3-4030-90d4-c9feeb4a1cd9"/>
    <ds:schemaRef ds:uri="d46971d8-f4ed-4cac-a977-cede52d8d47b"/>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A5C6CF8-A85C-481F-9B1C-1F809B7AFEB5}">
  <ds:schemaRefs>
    <ds:schemaRef ds:uri="Microsoft.SharePoint.Taxonomy.ContentTypeSync"/>
  </ds:schemaRefs>
</ds:datastoreItem>
</file>

<file path=customXml/itemProps3.xml><?xml version="1.0" encoding="utf-8"?>
<ds:datastoreItem xmlns:ds="http://schemas.openxmlformats.org/officeDocument/2006/customXml" ds:itemID="{A198A1EA-CFA8-48D0-A1AB-F8F5700E4129}">
  <ds:schemaRefs>
    <ds:schemaRef ds:uri="http://schemas.microsoft.com/sharepoint/v3/contenttype/forms"/>
  </ds:schemaRefs>
</ds:datastoreItem>
</file>

<file path=customXml/itemProps4.xml><?xml version="1.0" encoding="utf-8"?>
<ds:datastoreItem xmlns:ds="http://schemas.openxmlformats.org/officeDocument/2006/customXml" ds:itemID="{45699987-18FB-4DE3-89A1-B7556EFB8E35}">
  <ds:schemaRefs>
    <ds:schemaRef ds:uri="http://schemas.microsoft.com/office/2006/metadata/longProperties"/>
  </ds:schemaRefs>
</ds:datastoreItem>
</file>

<file path=customXml/itemProps5.xml><?xml version="1.0" encoding="utf-8"?>
<ds:datastoreItem xmlns:ds="http://schemas.openxmlformats.org/officeDocument/2006/customXml" ds:itemID="{4CEF5307-4FDD-467B-8ECB-5AE052C95110}">
  <ds:schemaRefs>
    <ds:schemaRef ds:uri="http://schemas.microsoft.com/sharepoint/events"/>
  </ds:schemaRefs>
</ds:datastoreItem>
</file>

<file path=customXml/itemProps6.xml><?xml version="1.0" encoding="utf-8"?>
<ds:datastoreItem xmlns:ds="http://schemas.openxmlformats.org/officeDocument/2006/customXml" ds:itemID="{58B36404-A374-4910-B8B4-247AD43CB043}">
  <ds:schemaRefs>
    <ds:schemaRef ds:uri="http://schemas.microsoft.com/office/2006/metadata/properties"/>
    <ds:schemaRef ds:uri="http://schemas.microsoft.com/office/infopath/2007/PartnerControls"/>
    <ds:schemaRef ds:uri="d46971d8-f4ed-4cac-a977-cede52d8d47b"/>
    <ds:schemaRef ds:uri="http://schemas.microsoft.com/sharepoint/v4"/>
    <ds:schemaRef ds:uri="08b2df90-05d3-4030-90d4-c9feeb4a1cd9"/>
  </ds:schemaRefs>
</ds:datastoreItem>
</file>

<file path=customXml/itemProps7.xml><?xml version="1.0" encoding="utf-8"?>
<ds:datastoreItem xmlns:ds="http://schemas.openxmlformats.org/officeDocument/2006/customXml" ds:itemID="{1929DC4F-6CAF-4690-AB80-ABBC5D2404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R2-15xxxx - Contribution template.dot</Template>
  <TotalTime>113</TotalTime>
  <Pages>9</Pages>
  <Words>2792</Words>
  <Characters>15915</Characters>
  <Application>Microsoft Office Word</Application>
  <DocSecurity>0</DocSecurity>
  <Lines>132</Lines>
  <Paragraphs>37</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18670</CharactersWithSpaces>
  <SharedDoc>false</SharedDoc>
  <HLinks>
    <vt:vector size="12" baseType="variant">
      <vt:variant>
        <vt:i4>1310770</vt:i4>
      </vt:variant>
      <vt:variant>
        <vt:i4>77</vt:i4>
      </vt:variant>
      <vt:variant>
        <vt:i4>0</vt:i4>
      </vt:variant>
      <vt:variant>
        <vt:i4>5</vt:i4>
      </vt:variant>
      <vt:variant>
        <vt:lpwstr/>
      </vt:variant>
      <vt:variant>
        <vt:lpwstr>_Toc465236017</vt:lpwstr>
      </vt:variant>
      <vt:variant>
        <vt:i4>1310770</vt:i4>
      </vt:variant>
      <vt:variant>
        <vt:i4>74</vt:i4>
      </vt:variant>
      <vt:variant>
        <vt:i4>0</vt:i4>
      </vt:variant>
      <vt:variant>
        <vt:i4>5</vt:i4>
      </vt:variant>
      <vt:variant>
        <vt:lpwstr/>
      </vt:variant>
      <vt:variant>
        <vt:lpwstr>_Toc465236016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Mats Folke</dc:creator>
  <cp:keywords>Ericsson; TDoc; 3GPP</cp:keywords>
  <cp:lastModifiedBy>Stephen Grant</cp:lastModifiedBy>
  <cp:revision>30</cp:revision>
  <cp:lastPrinted>2016-11-04T11:05:00Z</cp:lastPrinted>
  <dcterms:created xsi:type="dcterms:W3CDTF">2017-01-09T13:12:00Z</dcterms:created>
  <dcterms:modified xsi:type="dcterms:W3CDTF">2017-01-10T03:00:00Z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2010-01-07T23:00:00Z</vt:filetime>
  </property>
  <property fmtid="{D5CDD505-2E9C-101B-9397-08002B2CF9AE}" pid="3" name="TaxKeyword">
    <vt:lpwstr>32;#3GPP|6a3890dd-b3c6-4ee1-9283-043167dd414d;#31;#TDoc|b7cb4b2e-7c24-4f9d-967d-e29f765ecb8a;#30;#Ericsson|c60ff206-3dbb-4410-a86e-50fd188c386c</vt:lpwstr>
  </property>
  <property fmtid="{D5CDD505-2E9C-101B-9397-08002B2CF9AE}" pid="4" name="_dlc_DocId">
    <vt:lpwstr>SAQRZK7RPU5V-1-2992</vt:lpwstr>
  </property>
  <property fmtid="{D5CDD505-2E9C-101B-9397-08002B2CF9AE}" pid="5" name="_dlc_DocIdItemGuid">
    <vt:lpwstr>cefbfc72-bdcf-4ef6-a683-5f7988c272ac</vt:lpwstr>
  </property>
  <property fmtid="{D5CDD505-2E9C-101B-9397-08002B2CF9AE}" pid="6" name="_dlc_DocIdUrl">
    <vt:lpwstr>https://ericoll.internal.ericsson.com/sites/NSA/_layouts/DocIdRedir.aspx?ID=SAQRZK7RPU5V-1-2992, SAQRZK7RPU5V-1-2992</vt:lpwstr>
  </property>
  <property fmtid="{D5CDD505-2E9C-101B-9397-08002B2CF9AE}" pid="7" name="EriCOLLCategory">
    <vt:lpwstr>1;#Research|7f1f7aab-c784-40ec-8666-825d2ac7abef</vt:lpwstr>
  </property>
  <property fmtid="{D5CDD505-2E9C-101B-9397-08002B2CF9AE}" pid="8" name="EriCOLLOrganizationUnit">
    <vt:lpwstr>2;#GFTE ER WAN RN Deployment ＆ Spectrum Man|644d70e3-351b-4c06-8b80-4aa32d170e18</vt:lpwstr>
  </property>
  <property fmtid="{D5CDD505-2E9C-101B-9397-08002B2CF9AE}" pid="9" name="EriCOLLProjects">
    <vt:lpwstr/>
  </property>
  <property fmtid="{D5CDD505-2E9C-101B-9397-08002B2CF9AE}" pid="10" name="EriCOLLCompetence">
    <vt:lpwstr/>
  </property>
  <property fmtid="{D5CDD505-2E9C-101B-9397-08002B2CF9AE}" pid="11" name="EriCOLLProcess">
    <vt:lpwstr/>
  </property>
  <property fmtid="{D5CDD505-2E9C-101B-9397-08002B2CF9AE}" pid="12" name="EriCOLLCustomer">
    <vt:lpwstr/>
  </property>
  <property fmtid="{D5CDD505-2E9C-101B-9397-08002B2CF9AE}" pid="13" name="EriCOLLProducts">
    <vt:lpwstr/>
  </property>
  <property fmtid="{D5CDD505-2E9C-101B-9397-08002B2CF9AE}" pid="14" name="EriCOLLCountry">
    <vt:lpwstr/>
  </property>
</Properties>
</file>